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52DF514D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MS Mincho" w:cs="Arial"/>
          <w:b/>
          <w:sz w:val="24"/>
          <w:szCs w:val="24"/>
          <w:lang w:eastAsia="ja-JP"/>
        </w:rPr>
        <w:t xml:space="preserve">103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="00C94397"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>S1-</w:t>
      </w:r>
      <w:r w:rsidR="00BB611A">
        <w:rPr>
          <w:rFonts w:eastAsia="MS Mincho" w:cs="Arial"/>
          <w:b/>
          <w:sz w:val="24"/>
          <w:szCs w:val="24"/>
          <w:lang w:eastAsia="ja-JP"/>
        </w:rPr>
        <w:t>23</w:t>
      </w:r>
      <w:r w:rsidR="0022316A">
        <w:rPr>
          <w:rFonts w:eastAsia="MS Mincho" w:cs="Arial"/>
          <w:b/>
          <w:sz w:val="24"/>
          <w:szCs w:val="24"/>
          <w:lang w:eastAsia="ja-JP"/>
        </w:rPr>
        <w:t>2557</w:t>
      </w:r>
    </w:p>
    <w:p w14:paraId="0FEBC1DE" w14:textId="5614F664" w:rsidR="000924E4" w:rsidRPr="00F45489" w:rsidRDefault="00BB611A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Sweden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 </w:t>
      </w:r>
      <w:r>
        <w:rPr>
          <w:rFonts w:eastAsia="MS Mincho" w:cs="Arial"/>
          <w:b/>
          <w:sz w:val="24"/>
          <w:szCs w:val="24"/>
          <w:lang w:eastAsia="ja-JP"/>
        </w:rPr>
        <w:t xml:space="preserve">21 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- </w:t>
      </w:r>
      <w:r>
        <w:rPr>
          <w:rFonts w:eastAsia="MS Mincho" w:cs="Arial"/>
          <w:b/>
          <w:sz w:val="24"/>
          <w:szCs w:val="24"/>
          <w:lang w:eastAsia="ja-JP"/>
        </w:rPr>
        <w:t xml:space="preserve">25 August </w:t>
      </w:r>
      <w:r w:rsidR="00B208FF">
        <w:rPr>
          <w:rFonts w:eastAsia="MS Mincho" w:cs="Arial"/>
          <w:b/>
          <w:sz w:val="24"/>
          <w:szCs w:val="24"/>
          <w:lang w:eastAsia="ja-JP"/>
        </w:rPr>
        <w:t>2023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0C7DB3E5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A47559">
        <w:rPr>
          <w:rFonts w:eastAsia="Times New Roman" w:cs="Arial"/>
          <w:sz w:val="22"/>
          <w:szCs w:val="20"/>
          <w:lang w:eastAsia="ar-SA"/>
        </w:rPr>
        <w:t xml:space="preserve">Drafting group </w:t>
      </w:r>
      <w:r w:rsidR="0022316A">
        <w:rPr>
          <w:rFonts w:eastAsia="Times New Roman" w:cs="Arial"/>
          <w:sz w:val="22"/>
          <w:szCs w:val="20"/>
          <w:lang w:eastAsia="ar-SA"/>
        </w:rPr>
        <w:t>Report</w:t>
      </w:r>
      <w:r w:rsidR="00A47559">
        <w:rPr>
          <w:rFonts w:eastAsia="Times New Roman" w:cs="Arial"/>
          <w:sz w:val="22"/>
          <w:szCs w:val="20"/>
          <w:lang w:eastAsia="ar-SA"/>
        </w:rPr>
        <w:t xml:space="preserve"> for </w:t>
      </w:r>
      <w:r w:rsidR="00A47559" w:rsidRPr="000B30C0">
        <w:rPr>
          <w:rFonts w:eastAsia="Times New Roman" w:cs="Arial"/>
          <w:sz w:val="22"/>
          <w:szCs w:val="20"/>
          <w:lang w:eastAsia="ar-SA"/>
        </w:rPr>
        <w:t>5GSAT_Ph3</w:t>
      </w:r>
    </w:p>
    <w:p w14:paraId="09D907A5" w14:textId="7C3B879C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A47559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044CB9D8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A47559">
        <w:rPr>
          <w:rFonts w:eastAsia="Times New Roman" w:cs="Arial"/>
          <w:sz w:val="22"/>
          <w:szCs w:val="20"/>
          <w:lang w:eastAsia="ar-SA"/>
        </w:rPr>
        <w:t xml:space="preserve">Drafting session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1BB4A570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A47559">
        <w:rPr>
          <w:rFonts w:eastAsia="Times New Roman" w:cs="Arial"/>
          <w:sz w:val="22"/>
          <w:szCs w:val="20"/>
          <w:lang w:eastAsia="ar-SA"/>
        </w:rPr>
        <w:t>Toon Norp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FCB2D50" w14:textId="1887940E" w:rsidR="00DF3949" w:rsidRPr="001E1D1F" w:rsidRDefault="00A47559" w:rsidP="00DF3949">
      <w:pPr>
        <w:spacing w:after="120" w:line="240" w:lineRule="auto"/>
        <w:rPr>
          <w:rFonts w:eastAsia="Times New Roman"/>
          <w:sz w:val="20"/>
          <w:szCs w:val="20"/>
          <w:lang w:val="en-US"/>
        </w:rPr>
      </w:pPr>
      <w:bookmarkStart w:id="5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bookmarkEnd w:id="5"/>
      <w:r w:rsidRPr="00304AEF">
        <w:rPr>
          <w:rFonts w:eastAsia="MS Mincho" w:cs="Arial"/>
          <w:bCs/>
          <w:sz w:val="36"/>
          <w:szCs w:val="36"/>
          <w:lang w:eastAsia="ar-SA"/>
        </w:rPr>
        <w:t>5GSAT_Ph3</w:t>
      </w:r>
    </w:p>
    <w:p w14:paraId="77AE9BC2" w14:textId="6EB48699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9C097CD" w14:textId="77777777" w:rsidR="002E517F" w:rsidRPr="008754F9" w:rsidRDefault="002E517F" w:rsidP="002E517F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4ABAA6C" w14:textId="77777777" w:rsidR="009E70D3" w:rsidRDefault="002E517F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 xml:space="preserve">ROOM </w:t>
      </w:r>
      <w:r w:rsidR="00073602">
        <w:rPr>
          <w:rFonts w:eastAsia="Arial Unicode MS"/>
          <w:sz w:val="24"/>
          <w:szCs w:val="24"/>
          <w:lang w:eastAsia="ar-SA"/>
        </w:rPr>
        <w:t>G1</w:t>
      </w:r>
      <w:r>
        <w:rPr>
          <w:rFonts w:eastAsia="Arial Unicode MS"/>
          <w:sz w:val="24"/>
          <w:szCs w:val="24"/>
          <w:lang w:eastAsia="ar-SA"/>
        </w:rPr>
        <w:t>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</w:t>
      </w:r>
    </w:p>
    <w:p w14:paraId="64CB6B0B" w14:textId="68DF96DE" w:rsidR="002E517F" w:rsidRPr="009E70D3" w:rsidRDefault="009E70D3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G3: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2E517F">
        <w:rPr>
          <w:rFonts w:eastAsia="Arial Unicode MS"/>
          <w:sz w:val="24"/>
          <w:szCs w:val="24"/>
          <w:lang w:eastAsia="ar-SA"/>
        </w:rPr>
        <w:t xml:space="preserve"> </w:t>
      </w:r>
      <w:r w:rsidR="002E517F"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6AD66E1E" w14:textId="77777777" w:rsidR="002E517F" w:rsidRPr="00015298" w:rsidRDefault="002E517F" w:rsidP="002E517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3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709"/>
        <w:gridCol w:w="2977"/>
        <w:gridCol w:w="2789"/>
      </w:tblGrid>
      <w:tr w:rsidR="00A47559" w:rsidRPr="00015298" w14:paraId="2411FE00" w14:textId="77777777" w:rsidTr="00A47559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F4B6F08" w14:textId="77777777" w:rsidR="00A47559" w:rsidRPr="00015298" w:rsidRDefault="00A47559" w:rsidP="00F131B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FD734B5" w14:textId="77777777" w:rsidR="00A47559" w:rsidRPr="00015298" w:rsidRDefault="00A47559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3F84878" w14:textId="5811D9A3" w:rsidR="00A47559" w:rsidRPr="00015298" w:rsidRDefault="00A47559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700DA71" w14:textId="77777777" w:rsidR="00A47559" w:rsidRPr="00015298" w:rsidRDefault="00A47559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A47559" w:rsidRPr="00AB0F3E" w14:paraId="04BB3FE4" w14:textId="77777777" w:rsidTr="00A47559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11F812E" w14:textId="77777777" w:rsidR="00A47559" w:rsidRPr="00AB0F3E" w:rsidRDefault="00A47559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1ECBB80" w14:textId="77777777" w:rsidR="00A47559" w:rsidRPr="00AB0F3E" w:rsidRDefault="00A47559" w:rsidP="009E70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11E1DD32" w14:textId="77777777" w:rsidR="00A47559" w:rsidRPr="00AB0F3E" w:rsidRDefault="00A47559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8B0A087" w14:textId="20EF7A6B" w:rsidR="00A47559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A9BCB0" w14:textId="27E8CA96" w:rsidR="00A47559" w:rsidRPr="00B50B65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28B87BE3" w14:textId="77777777" w:rsidR="00A47559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48758609" w14:textId="77777777" w:rsidR="00A47559" w:rsidRPr="00AB0F3E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FA3E78D" w14:textId="0F231461" w:rsidR="00A47559" w:rsidRPr="00B50B65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DF6F5B9" w14:textId="76D6D5EE" w:rsidR="00A47559" w:rsidRPr="006215A8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bookmarkStart w:id="7" w:name="_Hlk135571699"/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  <w:bookmarkEnd w:id="7"/>
          </w:p>
        </w:tc>
        <w:tc>
          <w:tcPr>
            <w:tcW w:w="27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3D8A74" w14:textId="40010CA4" w:rsidR="00A47559" w:rsidRPr="00B50B65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31F57296" w14:textId="77777777" w:rsidR="00A47559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3039B471" w14:textId="77777777" w:rsidR="00A47559" w:rsidRPr="00AB0F3E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0CC259F" w14:textId="33ED5686" w:rsidR="00A47559" w:rsidRPr="00B50B65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2CC250C" w14:textId="0B2EFCCD" w:rsidR="00A47559" w:rsidRPr="00AB0F3E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</w:tr>
      <w:tr w:rsidR="00A47559" w:rsidRPr="00AB0F3E" w14:paraId="73D28ED7" w14:textId="77777777" w:rsidTr="00A47559">
        <w:trPr>
          <w:trHeight w:val="246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8EBE4F" w14:textId="77777777" w:rsidR="00A47559" w:rsidRPr="00AB0F3E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91186F" w14:textId="4DF223D2" w:rsidR="00A47559" w:rsidRPr="00415AA2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596A03" w14:textId="1B0B3230" w:rsidR="00A47559" w:rsidRPr="00415AA2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A44DA9F" w14:textId="77777777" w:rsidR="00A47559" w:rsidRPr="00415AA2" w:rsidRDefault="00A47559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bookmarkEnd w:id="6"/>
    </w:tbl>
    <w:p w14:paraId="5C8A81EF" w14:textId="77777777" w:rsidR="002E517F" w:rsidRDefault="002E517F" w:rsidP="002E517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EBC3933" w14:textId="7A95274B" w:rsidR="002E517F" w:rsidRDefault="002E517F" w:rsidP="002E517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9CA05B" w14:textId="1CF0DF0A" w:rsidR="00F131BA" w:rsidRDefault="00F131BA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416"/>
        <w:gridCol w:w="4253"/>
        <w:gridCol w:w="2126"/>
        <w:gridCol w:w="3933"/>
      </w:tblGrid>
      <w:tr w:rsidR="00470FA4" w:rsidRPr="00745D37" w14:paraId="5AFF7384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2BF968E" w14:textId="4D80A368" w:rsidR="00470FA4" w:rsidRPr="00745D37" w:rsidRDefault="00470FA4" w:rsidP="00A47559">
            <w:pPr>
              <w:pStyle w:val="Heading1"/>
              <w:rPr>
                <w:lang w:val="en-US"/>
              </w:rPr>
            </w:pPr>
            <w:r w:rsidRPr="005A4C8E">
              <w:t>5GSAT_Ph3</w:t>
            </w:r>
          </w:p>
        </w:tc>
      </w:tr>
      <w:tr w:rsidR="00470FA4" w:rsidRPr="00745D37" w14:paraId="20B76F91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2738B5" w14:textId="0630EAAB" w:rsidR="00470FA4" w:rsidRPr="00745D37" w:rsidRDefault="00470FA4" w:rsidP="00A47559">
            <w:pPr>
              <w:pStyle w:val="Heading2"/>
              <w:rPr>
                <w:lang w:val="en-US"/>
              </w:rPr>
            </w:pPr>
            <w:r w:rsidRPr="005A4C8E">
              <w:t>FS_5GSAT_Ph3</w:t>
            </w:r>
            <w:r w:rsidRPr="00745D37">
              <w:rPr>
                <w:lang w:val="en-US"/>
              </w:rPr>
              <w:t xml:space="preserve">: </w:t>
            </w:r>
            <w:r w:rsidRPr="005A4C8E">
              <w:rPr>
                <w:rFonts w:eastAsia="Batang"/>
                <w:lang w:eastAsia="zh-CN"/>
              </w:rPr>
              <w:t xml:space="preserve">New SID on satellite access - Phase 3 </w:t>
            </w:r>
            <w:r w:rsidRPr="00745D37">
              <w:rPr>
                <w:lang w:val="en-US"/>
              </w:rPr>
              <w:t>[</w:t>
            </w:r>
            <w:hyperlink r:id="rId10" w:history="1">
              <w:r w:rsidRPr="005A4C8E">
                <w:rPr>
                  <w:rStyle w:val="Hyperlink"/>
                </w:rPr>
                <w:t>SP-220679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470FA4" w:rsidRPr="00AA7BD2" w14:paraId="2469BDE0" w14:textId="77777777" w:rsidTr="003A447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83FD229" w14:textId="77777777" w:rsidR="00470FA4" w:rsidRPr="004067FF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36E497D" w14:textId="792A1A0B" w:rsidR="00470FA4" w:rsidRPr="00B209E2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5A4C8E">
              <w:rPr>
                <w:lang w:val="it-IT" w:eastAsia="zh-CN"/>
              </w:rPr>
              <w:t xml:space="preserve">Thierry Bérisot (Novamint), </w:t>
            </w:r>
            <w:r>
              <w:rPr>
                <w:lang w:val="it-IT" w:eastAsia="zh-CN"/>
              </w:rPr>
              <w:t>Xu Xia (China Telecom)</w:t>
            </w:r>
          </w:p>
          <w:p w14:paraId="3905E4AD" w14:textId="588AB176" w:rsidR="00470FA4" w:rsidRPr="00B209E2" w:rsidRDefault="00470FA4" w:rsidP="00470FA4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>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1" w:history="1">
              <w:r w:rsidRPr="003D5DD8">
                <w:rPr>
                  <w:rStyle w:val="Hyperlink"/>
                  <w:rFonts w:eastAsia="Arial Unicode MS" w:cs="Arial"/>
                  <w:lang w:val="fr-FR"/>
                </w:rPr>
                <w:t>TR22.865v19.0.0</w:t>
              </w:r>
            </w:hyperlink>
          </w:p>
          <w:p w14:paraId="32229764" w14:textId="4356F0B1" w:rsidR="00470FA4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7416A94C" w14:textId="61C1F62A" w:rsidR="00470FA4" w:rsidRPr="00AA7BD2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90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470FA4" w:rsidRPr="00A75C05" w14:paraId="3F596C02" w14:textId="77777777" w:rsidTr="009035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75521E" w14:textId="651DF777" w:rsidR="00470FA4" w:rsidRPr="003A447C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447C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DC3B8A" w14:textId="50D6227A" w:rsidR="00470FA4" w:rsidRPr="003A447C" w:rsidRDefault="0022316A" w:rsidP="00470FA4">
            <w:pPr>
              <w:snapToGrid w:val="0"/>
              <w:spacing w:after="0" w:line="240" w:lineRule="auto"/>
            </w:pPr>
            <w:hyperlink r:id="rId12" w:history="1">
              <w:r w:rsidR="00470FA4" w:rsidRPr="003A447C">
                <w:rPr>
                  <w:rStyle w:val="Hyperlink"/>
                  <w:rFonts w:cs="Arial"/>
                  <w:color w:val="auto"/>
                </w:rPr>
                <w:t>S1-232036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E4F387" w14:textId="36D2A999" w:rsidR="00470FA4" w:rsidRPr="003A447C" w:rsidRDefault="00470FA4" w:rsidP="00470FA4">
            <w:pPr>
              <w:snapToGrid w:val="0"/>
              <w:spacing w:after="0" w:line="240" w:lineRule="auto"/>
            </w:pPr>
            <w:r w:rsidRPr="003A447C">
              <w:t xml:space="preserve">Nokia, Nokia Shanghai Bell, </w:t>
            </w:r>
            <w:proofErr w:type="spellStart"/>
            <w:r w:rsidRPr="003A447C">
              <w:t>Novamint</w:t>
            </w:r>
            <w:proofErr w:type="spellEnd"/>
            <w:r w:rsidRPr="003A447C">
              <w:t>, ETRI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5F4614" w14:textId="3D0363B1" w:rsidR="00470FA4" w:rsidRPr="003A447C" w:rsidRDefault="00470FA4" w:rsidP="00470FA4">
            <w:pPr>
              <w:snapToGrid w:val="0"/>
              <w:spacing w:after="0" w:line="240" w:lineRule="auto"/>
            </w:pPr>
            <w:r w:rsidRPr="003A447C">
              <w:t>22.865v19.0.0 Updates in scope, terms and overview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104469" w14:textId="587FE315" w:rsidR="00470FA4" w:rsidRPr="003A447C" w:rsidRDefault="003A447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447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2D24" w14:textId="7DB828B6" w:rsidR="00470FA4" w:rsidRPr="003A447C" w:rsidRDefault="00470FA4" w:rsidP="00470FA4">
            <w:pPr>
              <w:spacing w:after="0" w:line="240" w:lineRule="auto"/>
              <w:rPr>
                <w:lang w:val="en-US" w:eastAsia="zh-CN"/>
              </w:rPr>
            </w:pPr>
            <w:r w:rsidRPr="003A447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3A447C">
              <w:rPr>
                <w:lang w:val="en-US" w:eastAsia="zh-CN"/>
              </w:rPr>
              <w:t xml:space="preserve">FS_5GSAT_Ph3 </w:t>
            </w:r>
            <w:r w:rsidRPr="003A447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3A447C">
              <w:t>0001</w:t>
            </w:r>
            <w:r w:rsidRPr="003A447C">
              <w:rPr>
                <w:rFonts w:eastAsia="Arial Unicode MS" w:cs="Arial"/>
                <w:i/>
                <w:szCs w:val="18"/>
                <w:lang w:eastAsia="ar-SA"/>
              </w:rPr>
              <w:t>R- Cat D</w:t>
            </w:r>
          </w:p>
        </w:tc>
      </w:tr>
      <w:tr w:rsidR="00470FA4" w:rsidRPr="00A75C05" w14:paraId="23B9360E" w14:textId="77777777" w:rsidTr="009035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E9D31" w14:textId="638F6AB5" w:rsidR="00470FA4" w:rsidRPr="0090350C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50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013819" w14:textId="67AC4FC8" w:rsidR="00470FA4" w:rsidRPr="0090350C" w:rsidRDefault="0022316A" w:rsidP="00470FA4">
            <w:pPr>
              <w:snapToGrid w:val="0"/>
              <w:spacing w:after="0" w:line="240" w:lineRule="auto"/>
            </w:pPr>
            <w:hyperlink r:id="rId13" w:history="1">
              <w:r w:rsidR="00470FA4" w:rsidRPr="0090350C">
                <w:rPr>
                  <w:rStyle w:val="Hyperlink"/>
                  <w:rFonts w:cs="Arial"/>
                  <w:color w:val="auto"/>
                </w:rPr>
                <w:t>S1-232092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D1BBA5" w14:textId="6EFD4679" w:rsidR="00470FA4" w:rsidRPr="0090350C" w:rsidRDefault="00470FA4" w:rsidP="00470FA4">
            <w:pPr>
              <w:snapToGrid w:val="0"/>
              <w:spacing w:after="0" w:line="240" w:lineRule="auto"/>
            </w:pPr>
            <w:proofErr w:type="spellStart"/>
            <w:r w:rsidRPr="0090350C">
              <w:t>Novamint</w:t>
            </w:r>
            <w:proofErr w:type="spellEnd"/>
            <w:r w:rsidRPr="0090350C">
              <w:t>,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89B5B" w14:textId="1409C125" w:rsidR="00470FA4" w:rsidRPr="0090350C" w:rsidRDefault="00470FA4" w:rsidP="00470FA4">
            <w:pPr>
              <w:snapToGrid w:val="0"/>
              <w:spacing w:after="0" w:line="240" w:lineRule="auto"/>
            </w:pPr>
            <w:r w:rsidRPr="0090350C">
              <w:t>22.865v19.0.0 update of clause 5.16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CD9FB" w14:textId="52130BDE" w:rsidR="00470FA4" w:rsidRPr="0090350C" w:rsidRDefault="0090350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50C">
              <w:rPr>
                <w:rFonts w:eastAsia="Times New Roman" w:cs="Arial"/>
                <w:szCs w:val="18"/>
                <w:lang w:eastAsia="ar-SA"/>
              </w:rPr>
              <w:t>Revised to S1-232531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36FEA" w14:textId="695F5B7E" w:rsidR="00470FA4" w:rsidRPr="0090350C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350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90350C">
              <w:rPr>
                <w:lang w:val="en-US" w:eastAsia="zh-CN"/>
              </w:rPr>
              <w:t xml:space="preserve">FS_5GSAT_Ph3 </w:t>
            </w:r>
            <w:r w:rsidRPr="0090350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0350C">
              <w:t>0004</w:t>
            </w:r>
            <w:r w:rsidRPr="0090350C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90350C" w:rsidRPr="00A75C05" w14:paraId="3A1E0CE7" w14:textId="77777777" w:rsidTr="009035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21EB" w14:textId="372060A9" w:rsidR="0090350C" w:rsidRPr="0090350C" w:rsidRDefault="0090350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50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E2583" w14:textId="0C32AA59" w:rsidR="0090350C" w:rsidRPr="0090350C" w:rsidRDefault="0022316A" w:rsidP="00470FA4">
            <w:pPr>
              <w:snapToGrid w:val="0"/>
              <w:spacing w:after="0" w:line="240" w:lineRule="auto"/>
            </w:pPr>
            <w:hyperlink r:id="rId14" w:history="1">
              <w:r w:rsidR="0090350C" w:rsidRPr="0090350C">
                <w:rPr>
                  <w:rStyle w:val="Hyperlink"/>
                  <w:rFonts w:cs="Arial"/>
                  <w:color w:val="auto"/>
                </w:rPr>
                <w:t>S1-232531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1F712" w14:textId="47E514EC" w:rsidR="0090350C" w:rsidRPr="0090350C" w:rsidRDefault="0090350C" w:rsidP="00470FA4">
            <w:pPr>
              <w:snapToGrid w:val="0"/>
              <w:spacing w:after="0" w:line="240" w:lineRule="auto"/>
            </w:pPr>
            <w:proofErr w:type="spellStart"/>
            <w:r w:rsidRPr="0090350C">
              <w:t>Novamint</w:t>
            </w:r>
            <w:proofErr w:type="spellEnd"/>
            <w:r w:rsidRPr="0090350C">
              <w:t>,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3745" w14:textId="3A606F83" w:rsidR="0090350C" w:rsidRPr="0090350C" w:rsidRDefault="0090350C" w:rsidP="00470FA4">
            <w:pPr>
              <w:snapToGrid w:val="0"/>
              <w:spacing w:after="0" w:line="240" w:lineRule="auto"/>
            </w:pPr>
            <w:r w:rsidRPr="0090350C">
              <w:t>22.865v19.0.0 update of clause 5.16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21B8" w14:textId="77777777" w:rsidR="0090350C" w:rsidRPr="0090350C" w:rsidRDefault="0090350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B2F1" w14:textId="46A2DD4B" w:rsidR="0090350C" w:rsidRPr="0090350C" w:rsidRDefault="0090350C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350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90350C">
              <w:rPr>
                <w:i/>
                <w:lang w:val="en-US" w:eastAsia="zh-CN"/>
              </w:rPr>
              <w:t xml:space="preserve">FS_5GSAT_Ph3 </w:t>
            </w:r>
            <w:r w:rsidRPr="0090350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0350C">
              <w:rPr>
                <w:i/>
              </w:rPr>
              <w:t>0004</w:t>
            </w:r>
            <w:r w:rsidRPr="0090350C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408B468B" w14:textId="70290729" w:rsidR="0090350C" w:rsidRPr="0090350C" w:rsidRDefault="0090350C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350C">
              <w:rPr>
                <w:rFonts w:eastAsia="Arial Unicode MS" w:cs="Arial"/>
                <w:szCs w:val="18"/>
                <w:lang w:eastAsia="ar-SA"/>
              </w:rPr>
              <w:t>Revision of S1-232092.</w:t>
            </w:r>
          </w:p>
        </w:tc>
      </w:tr>
      <w:tr w:rsidR="00C41B17" w:rsidRPr="00A75C05" w14:paraId="53EF8237" w14:textId="77777777" w:rsidTr="009035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B15D9D" w14:textId="77777777" w:rsidR="00C41B17" w:rsidRPr="00CD0B99" w:rsidRDefault="00C41B17" w:rsidP="00AE1055">
            <w:pPr>
              <w:snapToGrid w:val="0"/>
              <w:spacing w:after="0" w:line="240" w:lineRule="auto"/>
            </w:pPr>
            <w:r w:rsidRPr="00CD0B99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126CE" w14:textId="0879426F" w:rsidR="00C41B17" w:rsidRPr="00CD0B99" w:rsidRDefault="0022316A" w:rsidP="00AE1055">
            <w:pPr>
              <w:snapToGrid w:val="0"/>
              <w:spacing w:after="0" w:line="240" w:lineRule="auto"/>
            </w:pPr>
            <w:hyperlink r:id="rId15" w:history="1">
              <w:r w:rsidR="00C41B17" w:rsidRPr="00CD0B99">
                <w:rPr>
                  <w:rStyle w:val="Hyperlink"/>
                  <w:rFonts w:cs="Arial"/>
                  <w:color w:val="auto"/>
                </w:rPr>
                <w:t>S1-232062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A6D59" w14:textId="77777777" w:rsidR="00C41B17" w:rsidRPr="00CD0B99" w:rsidRDefault="00C41B17" w:rsidP="00AE1055">
            <w:pPr>
              <w:snapToGrid w:val="0"/>
              <w:spacing w:after="0" w:line="240" w:lineRule="auto"/>
            </w:pPr>
            <w:r w:rsidRPr="00CD0B99">
              <w:t>Reliance Jio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1D83C" w14:textId="77777777" w:rsidR="00C41B17" w:rsidRPr="00CD0B99" w:rsidRDefault="00C41B17" w:rsidP="00AE1055">
            <w:pPr>
              <w:snapToGrid w:val="0"/>
              <w:spacing w:after="0" w:line="240" w:lineRule="auto"/>
            </w:pPr>
            <w:r w:rsidRPr="00CD0B99">
              <w:t>22.865v19.0.0 updates on use case on Store and Forward-MO for TR 22.865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134AA" w14:textId="06960B8C" w:rsidR="00C41B17" w:rsidRPr="00CD0B99" w:rsidRDefault="00CD0B99" w:rsidP="00AE10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B99">
              <w:rPr>
                <w:rFonts w:eastAsia="Times New Roman" w:cs="Arial"/>
                <w:szCs w:val="18"/>
                <w:lang w:eastAsia="ar-SA"/>
              </w:rPr>
              <w:t>Revised to S1-232530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9A6A9" w14:textId="77777777" w:rsidR="00C41B17" w:rsidRPr="00CD0B99" w:rsidRDefault="00C41B17" w:rsidP="00AE105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D0B9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D0B99">
              <w:rPr>
                <w:lang w:val="en-US" w:eastAsia="zh-CN"/>
              </w:rPr>
              <w:t xml:space="preserve">FS_5GSAT_Ph3 </w:t>
            </w:r>
            <w:r w:rsidRPr="00CD0B9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D0B99">
              <w:t>0003</w:t>
            </w:r>
            <w:r w:rsidRPr="00CD0B99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77BE2071" w14:textId="209BB465" w:rsidR="00C41B17" w:rsidRPr="00CD0B99" w:rsidRDefault="00C41B17" w:rsidP="00AE10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D0B99">
              <w:rPr>
                <w:rFonts w:eastAsia="Arial Unicode MS" w:cs="Arial"/>
                <w:i/>
                <w:szCs w:val="18"/>
                <w:lang w:eastAsia="ar-SA"/>
              </w:rPr>
              <w:t>Moved from 7.7.2</w:t>
            </w:r>
          </w:p>
        </w:tc>
      </w:tr>
      <w:tr w:rsidR="00CD0B99" w:rsidRPr="00A75C05" w14:paraId="10ECBE40" w14:textId="77777777" w:rsidTr="00E671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2BB13" w14:textId="7C7CB43A" w:rsidR="00CD0B99" w:rsidRPr="0090350C" w:rsidRDefault="00CD0B99" w:rsidP="00AE1055">
            <w:pPr>
              <w:snapToGrid w:val="0"/>
              <w:spacing w:after="0" w:line="240" w:lineRule="auto"/>
            </w:pPr>
            <w:r w:rsidRPr="0090350C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9FAABB" w14:textId="333D0EE8" w:rsidR="00CD0B99" w:rsidRPr="0090350C" w:rsidRDefault="0022316A" w:rsidP="00AE1055">
            <w:pPr>
              <w:snapToGrid w:val="0"/>
              <w:spacing w:after="0" w:line="240" w:lineRule="auto"/>
            </w:pPr>
            <w:hyperlink r:id="rId16" w:history="1">
              <w:r w:rsidR="00CD0B99" w:rsidRPr="0090350C">
                <w:rPr>
                  <w:rStyle w:val="Hyperlink"/>
                  <w:rFonts w:cs="Arial"/>
                  <w:color w:val="auto"/>
                </w:rPr>
                <w:t>S1-232530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5B840" w14:textId="17C625D4" w:rsidR="00CD0B99" w:rsidRPr="0090350C" w:rsidRDefault="00CD0B99" w:rsidP="00AE1055">
            <w:pPr>
              <w:snapToGrid w:val="0"/>
              <w:spacing w:after="0" w:line="240" w:lineRule="auto"/>
            </w:pPr>
            <w:r w:rsidRPr="0090350C">
              <w:t>Reliance Jio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A53E0" w14:textId="27A5F1BC" w:rsidR="00CD0B99" w:rsidRPr="0090350C" w:rsidRDefault="00CD0B99" w:rsidP="00AE1055">
            <w:pPr>
              <w:snapToGrid w:val="0"/>
              <w:spacing w:after="0" w:line="240" w:lineRule="auto"/>
            </w:pPr>
            <w:r w:rsidRPr="0090350C">
              <w:t>22.865v19.0.0 updates on use case on Store and Forward-MO for TR 22.865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50B668" w14:textId="1D14D43A" w:rsidR="00CD0B99" w:rsidRPr="0090350C" w:rsidRDefault="0090350C" w:rsidP="00AE10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50C">
              <w:rPr>
                <w:rFonts w:eastAsia="Times New Roman" w:cs="Arial"/>
                <w:szCs w:val="18"/>
                <w:lang w:eastAsia="ar-SA"/>
              </w:rPr>
              <w:t>Revised to S1-232532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EC1DF" w14:textId="77777777" w:rsidR="00CD0B99" w:rsidRPr="0090350C" w:rsidRDefault="00CD0B99" w:rsidP="00CD0B9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0350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90350C">
              <w:rPr>
                <w:i/>
                <w:lang w:val="en-US" w:eastAsia="zh-CN"/>
              </w:rPr>
              <w:t xml:space="preserve">FS_5GSAT_Ph3 </w:t>
            </w:r>
            <w:r w:rsidRPr="0090350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0350C">
              <w:rPr>
                <w:i/>
              </w:rPr>
              <w:t>0003</w:t>
            </w:r>
            <w:r w:rsidRPr="0090350C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45764B51" w14:textId="0D00642D" w:rsidR="00CD0B99" w:rsidRPr="0090350C" w:rsidRDefault="00CD0B99" w:rsidP="00CD0B9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350C">
              <w:rPr>
                <w:rFonts w:eastAsia="Arial Unicode MS" w:cs="Arial"/>
                <w:i/>
                <w:szCs w:val="18"/>
                <w:lang w:eastAsia="ar-SA"/>
              </w:rPr>
              <w:t>Moved from 7.7.2</w:t>
            </w:r>
          </w:p>
          <w:p w14:paraId="26727B31" w14:textId="571B180B" w:rsidR="00CD0B99" w:rsidRPr="0090350C" w:rsidRDefault="00CD0B99" w:rsidP="00AE10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350C">
              <w:rPr>
                <w:rFonts w:eastAsia="Arial Unicode MS" w:cs="Arial"/>
                <w:szCs w:val="18"/>
                <w:lang w:eastAsia="ar-SA"/>
              </w:rPr>
              <w:t>Revision of S1-232062.</w:t>
            </w:r>
          </w:p>
        </w:tc>
      </w:tr>
      <w:tr w:rsidR="0090350C" w:rsidRPr="00A75C05" w14:paraId="20349642" w14:textId="77777777" w:rsidTr="00E671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DBCD2" w14:textId="46CD409E" w:rsidR="0090350C" w:rsidRPr="00E67108" w:rsidRDefault="0090350C" w:rsidP="00AE1055">
            <w:pPr>
              <w:snapToGrid w:val="0"/>
              <w:spacing w:after="0" w:line="240" w:lineRule="auto"/>
            </w:pPr>
            <w:r w:rsidRPr="00E67108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418A59" w14:textId="6117C516" w:rsidR="0090350C" w:rsidRPr="00E67108" w:rsidRDefault="0022316A" w:rsidP="00AE1055">
            <w:pPr>
              <w:snapToGrid w:val="0"/>
              <w:spacing w:after="0" w:line="240" w:lineRule="auto"/>
              <w:rPr>
                <w:rFonts w:cs="Arial"/>
              </w:rPr>
            </w:pPr>
            <w:hyperlink r:id="rId17" w:history="1">
              <w:r w:rsidR="0090350C" w:rsidRPr="00E67108">
                <w:rPr>
                  <w:rStyle w:val="Hyperlink"/>
                  <w:rFonts w:cs="Arial"/>
                  <w:color w:val="auto"/>
                </w:rPr>
                <w:t>S1-232532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54BCD" w14:textId="5474016A" w:rsidR="0090350C" w:rsidRPr="00E67108" w:rsidRDefault="0090350C" w:rsidP="00AE1055">
            <w:pPr>
              <w:snapToGrid w:val="0"/>
              <w:spacing w:after="0" w:line="240" w:lineRule="auto"/>
            </w:pPr>
            <w:r w:rsidRPr="00E67108">
              <w:t>Reliance Jio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19DEA6" w14:textId="0167148E" w:rsidR="0090350C" w:rsidRPr="00E67108" w:rsidRDefault="0090350C" w:rsidP="00AE1055">
            <w:pPr>
              <w:snapToGrid w:val="0"/>
              <w:spacing w:after="0" w:line="240" w:lineRule="auto"/>
            </w:pPr>
            <w:r w:rsidRPr="00E67108">
              <w:t>22.865v19.0.0 updates on use case on Store and Forward-MO for TR 22.865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F64B8" w14:textId="02269272" w:rsidR="0090350C" w:rsidRPr="00E67108" w:rsidRDefault="00E67108" w:rsidP="00AE10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7108">
              <w:rPr>
                <w:rFonts w:eastAsia="Times New Roman" w:cs="Arial"/>
                <w:szCs w:val="18"/>
                <w:lang w:eastAsia="ar-SA"/>
              </w:rPr>
              <w:t>Revised to S1-232540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C54F9" w14:textId="77777777" w:rsidR="0090350C" w:rsidRPr="00E67108" w:rsidRDefault="0090350C" w:rsidP="0090350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67108">
              <w:rPr>
                <w:i/>
                <w:lang w:val="en-US" w:eastAsia="zh-CN"/>
              </w:rPr>
              <w:t xml:space="preserve">FS_5GSAT_Ph3 </w:t>
            </w: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67108">
              <w:rPr>
                <w:i/>
              </w:rPr>
              <w:t>0003</w:t>
            </w: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1C64B052" w14:textId="77777777" w:rsidR="0090350C" w:rsidRPr="00E67108" w:rsidRDefault="0090350C" w:rsidP="0090350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>Moved from 7.7.2</w:t>
            </w:r>
          </w:p>
          <w:p w14:paraId="40B2B904" w14:textId="5DCD07CA" w:rsidR="0090350C" w:rsidRPr="00E67108" w:rsidRDefault="0090350C" w:rsidP="009035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>Revision of S1-232062.</w:t>
            </w:r>
          </w:p>
          <w:p w14:paraId="47479539" w14:textId="4B34B93A" w:rsidR="0090350C" w:rsidRPr="00E67108" w:rsidRDefault="0090350C" w:rsidP="00CD0B9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7108">
              <w:rPr>
                <w:rFonts w:eastAsia="Arial Unicode MS" w:cs="Arial"/>
                <w:szCs w:val="18"/>
                <w:lang w:eastAsia="ar-SA"/>
              </w:rPr>
              <w:t>Revision of S1-232530.</w:t>
            </w:r>
          </w:p>
        </w:tc>
      </w:tr>
      <w:tr w:rsidR="00E67108" w:rsidRPr="00A75C05" w14:paraId="51B6856B" w14:textId="77777777" w:rsidTr="00E671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0D2F85" w14:textId="6A3F916D" w:rsidR="00E67108" w:rsidRPr="00E67108" w:rsidRDefault="00E67108" w:rsidP="00AE1055">
            <w:pPr>
              <w:snapToGrid w:val="0"/>
              <w:spacing w:after="0" w:line="240" w:lineRule="auto"/>
            </w:pPr>
            <w:r w:rsidRPr="00E67108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E4C607" w14:textId="46CFAF3A" w:rsidR="00E67108" w:rsidRPr="00E67108" w:rsidRDefault="0022316A" w:rsidP="00AE1055">
            <w:pPr>
              <w:snapToGrid w:val="0"/>
              <w:spacing w:after="0" w:line="240" w:lineRule="auto"/>
            </w:pPr>
            <w:hyperlink r:id="rId18" w:history="1">
              <w:r w:rsidR="00E67108" w:rsidRPr="00E67108">
                <w:rPr>
                  <w:rStyle w:val="Hyperlink"/>
                  <w:rFonts w:cs="Arial"/>
                  <w:color w:val="auto"/>
                </w:rPr>
                <w:t>S1-232540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8DC3AD" w14:textId="6413035F" w:rsidR="00E67108" w:rsidRPr="00E67108" w:rsidRDefault="00E67108" w:rsidP="00AE1055">
            <w:pPr>
              <w:snapToGrid w:val="0"/>
              <w:spacing w:after="0" w:line="240" w:lineRule="auto"/>
            </w:pPr>
            <w:r w:rsidRPr="00E67108">
              <w:t>Reliance Jio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98821D" w14:textId="48753598" w:rsidR="00E67108" w:rsidRPr="00E67108" w:rsidRDefault="00E67108" w:rsidP="00AE1055">
            <w:pPr>
              <w:snapToGrid w:val="0"/>
              <w:spacing w:after="0" w:line="240" w:lineRule="auto"/>
            </w:pPr>
            <w:r w:rsidRPr="00E67108">
              <w:t>22.865v19.0.0 updates on use case on Store and Forward-MO for TR 22.865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C46A34" w14:textId="3880D006" w:rsidR="00E67108" w:rsidRPr="00E67108" w:rsidRDefault="00E67108" w:rsidP="00AE10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710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87039B" w14:textId="77777777" w:rsidR="00E67108" w:rsidRPr="00E67108" w:rsidRDefault="00E67108" w:rsidP="00E6710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67108">
              <w:rPr>
                <w:i/>
                <w:lang w:val="en-US" w:eastAsia="zh-CN"/>
              </w:rPr>
              <w:t xml:space="preserve">FS_5GSAT_Ph3 </w:t>
            </w: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67108">
              <w:rPr>
                <w:i/>
              </w:rPr>
              <w:t>0003</w:t>
            </w: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72A2393B" w14:textId="77777777" w:rsidR="00E67108" w:rsidRPr="00E67108" w:rsidRDefault="00E67108" w:rsidP="00E6710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>Moved from 7.7.2</w:t>
            </w:r>
          </w:p>
          <w:p w14:paraId="547A8A2A" w14:textId="77777777" w:rsidR="00E67108" w:rsidRPr="00E67108" w:rsidRDefault="00E67108" w:rsidP="00E6710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>Revision of S1-232062.</w:t>
            </w:r>
          </w:p>
          <w:p w14:paraId="5561AAEC" w14:textId="7C133F4D" w:rsidR="00E67108" w:rsidRPr="00E67108" w:rsidRDefault="00E67108" w:rsidP="00E671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7108">
              <w:rPr>
                <w:rFonts w:eastAsia="Arial Unicode MS" w:cs="Arial"/>
                <w:i/>
                <w:szCs w:val="18"/>
                <w:lang w:eastAsia="ar-SA"/>
              </w:rPr>
              <w:t>Revision of S1-232530.</w:t>
            </w:r>
          </w:p>
          <w:p w14:paraId="2081BE84" w14:textId="77777777" w:rsidR="00E67108" w:rsidRDefault="00E67108" w:rsidP="009035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7108">
              <w:rPr>
                <w:rFonts w:eastAsia="Arial Unicode MS" w:cs="Arial"/>
                <w:szCs w:val="18"/>
                <w:lang w:eastAsia="ar-SA"/>
              </w:rPr>
              <w:t>Revision of S1-232532.</w:t>
            </w:r>
          </w:p>
          <w:p w14:paraId="2A2B144D" w14:textId="3126C05B" w:rsidR="00E67108" w:rsidRPr="00E67108" w:rsidRDefault="00E67108" w:rsidP="009035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As on photo, removing revision marks on cover page and removing changes on changes.</w:t>
            </w:r>
          </w:p>
        </w:tc>
      </w:tr>
      <w:tr w:rsidR="00470FA4" w:rsidRPr="00A75C05" w14:paraId="387ED1F4" w14:textId="77777777" w:rsidTr="00BA18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A1B4D7" w14:textId="0FFD8569" w:rsidR="00470FA4" w:rsidRPr="00BA1814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8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382D5" w14:textId="2DF24F8E" w:rsidR="00470FA4" w:rsidRPr="00BA1814" w:rsidRDefault="0022316A" w:rsidP="00470FA4">
            <w:pPr>
              <w:snapToGrid w:val="0"/>
              <w:spacing w:after="0" w:line="240" w:lineRule="auto"/>
            </w:pPr>
            <w:hyperlink r:id="rId19" w:history="1">
              <w:r w:rsidR="00470FA4" w:rsidRPr="00BA1814">
                <w:rPr>
                  <w:rStyle w:val="Hyperlink"/>
                  <w:rFonts w:cs="Arial"/>
                  <w:color w:val="auto"/>
                </w:rPr>
                <w:t>S1-232037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DF0058" w14:textId="77777777" w:rsidR="00470FA4" w:rsidRPr="00BA1814" w:rsidRDefault="00470FA4" w:rsidP="00470FA4">
            <w:pPr>
              <w:snapToGrid w:val="0"/>
              <w:spacing w:after="0" w:line="240" w:lineRule="auto"/>
            </w:pPr>
            <w:r w:rsidRPr="00BA1814">
              <w:t xml:space="preserve">NOVAMINT, ETRI, Nokia, Nokia Shanghai Bell, </w:t>
            </w:r>
            <w:proofErr w:type="spellStart"/>
            <w:r w:rsidRPr="00BA1814">
              <w:t>Sateliot</w:t>
            </w:r>
            <w:proofErr w:type="spellEnd"/>
            <w:r w:rsidRPr="00BA1814">
              <w:t>, Gatehouse,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CF713" w14:textId="55435326" w:rsidR="00470FA4" w:rsidRPr="00BA1814" w:rsidRDefault="00470FA4" w:rsidP="00470FA4">
            <w:pPr>
              <w:snapToGrid w:val="0"/>
              <w:spacing w:after="0" w:line="240" w:lineRule="auto"/>
            </w:pPr>
            <w:r w:rsidRPr="00BA1814">
              <w:t>22.865v19.0.0 update of consolidation for TR 22.865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F7C35" w14:textId="5E2334D4" w:rsidR="00470FA4" w:rsidRPr="00BA1814" w:rsidRDefault="00BA181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814">
              <w:rPr>
                <w:rFonts w:eastAsia="Times New Roman" w:cs="Arial"/>
                <w:szCs w:val="18"/>
                <w:lang w:eastAsia="ar-SA"/>
              </w:rPr>
              <w:t>Revised to S1-232533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CAABD" w14:textId="27B852C2" w:rsidR="00470FA4" w:rsidRPr="00BA1814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A181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BA1814">
              <w:rPr>
                <w:lang w:val="en-US" w:eastAsia="zh-CN"/>
              </w:rPr>
              <w:t xml:space="preserve">FS_5GSAT_Ph3 </w:t>
            </w:r>
            <w:r w:rsidRPr="00BA181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BA1814">
              <w:t>0002</w:t>
            </w:r>
            <w:r w:rsidRPr="00BA1814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BA1814" w:rsidRPr="00A75C05" w14:paraId="14D2B84C" w14:textId="77777777" w:rsidTr="00BA18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4445" w14:textId="20A51682" w:rsidR="00BA1814" w:rsidRPr="00BA1814" w:rsidRDefault="00BA181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8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C211" w14:textId="76930CF1" w:rsidR="00BA1814" w:rsidRPr="00BA1814" w:rsidRDefault="0022316A" w:rsidP="00470FA4">
            <w:pPr>
              <w:snapToGrid w:val="0"/>
              <w:spacing w:after="0" w:line="240" w:lineRule="auto"/>
            </w:pPr>
            <w:hyperlink r:id="rId20" w:history="1">
              <w:r w:rsidR="00BA1814" w:rsidRPr="00BA1814">
                <w:rPr>
                  <w:rStyle w:val="Hyperlink"/>
                  <w:rFonts w:cs="Arial"/>
                  <w:color w:val="auto"/>
                </w:rPr>
                <w:t>S1-232533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9C617" w14:textId="383D3F68" w:rsidR="00BA1814" w:rsidRPr="00BA1814" w:rsidRDefault="00BA1814" w:rsidP="00470FA4">
            <w:pPr>
              <w:snapToGrid w:val="0"/>
              <w:spacing w:after="0" w:line="240" w:lineRule="auto"/>
            </w:pPr>
            <w:r w:rsidRPr="00BA1814">
              <w:t xml:space="preserve">NOVAMINT, ETRI, Nokia, Nokia Shanghai Bell, </w:t>
            </w:r>
            <w:proofErr w:type="spellStart"/>
            <w:r w:rsidRPr="00BA1814">
              <w:t>Sateliot</w:t>
            </w:r>
            <w:proofErr w:type="spellEnd"/>
            <w:r w:rsidRPr="00BA1814">
              <w:t>, Gatehouse,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37DF" w14:textId="20B65B9D" w:rsidR="00BA1814" w:rsidRPr="00BA1814" w:rsidRDefault="00BA1814" w:rsidP="00470FA4">
            <w:pPr>
              <w:snapToGrid w:val="0"/>
              <w:spacing w:after="0" w:line="240" w:lineRule="auto"/>
            </w:pPr>
            <w:r w:rsidRPr="00BA1814">
              <w:t>22.865v19.0.0 update of consolidation for TR 22.865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45D9" w14:textId="77777777" w:rsidR="00BA1814" w:rsidRPr="00BA1814" w:rsidRDefault="00BA181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E6BD9" w14:textId="4943037C" w:rsidR="00BA1814" w:rsidRPr="00BA1814" w:rsidRDefault="00BA181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A181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BA1814">
              <w:rPr>
                <w:i/>
                <w:lang w:val="en-US" w:eastAsia="zh-CN"/>
              </w:rPr>
              <w:t xml:space="preserve">FS_5GSAT_Ph3 </w:t>
            </w:r>
            <w:r w:rsidRPr="00BA181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BA1814">
              <w:rPr>
                <w:i/>
              </w:rPr>
              <w:t>0002</w:t>
            </w:r>
            <w:r w:rsidRPr="00BA1814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47795585" w14:textId="785D29ED" w:rsidR="00BA1814" w:rsidRPr="00BA1814" w:rsidRDefault="00BA181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A1814">
              <w:rPr>
                <w:rFonts w:eastAsia="Arial Unicode MS" w:cs="Arial"/>
                <w:szCs w:val="18"/>
                <w:lang w:eastAsia="ar-SA"/>
              </w:rPr>
              <w:t>Revision of S1-232037.</w:t>
            </w:r>
          </w:p>
        </w:tc>
      </w:tr>
      <w:tr w:rsidR="00470FA4" w:rsidRPr="00A75C05" w14:paraId="7B3CCA6A" w14:textId="77777777" w:rsidTr="00BA18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F09A2" w14:textId="0BF3D6F4" w:rsidR="00470FA4" w:rsidRPr="00BA1814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8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16072" w14:textId="1890F916" w:rsidR="00470FA4" w:rsidRPr="00BA1814" w:rsidRDefault="0022316A" w:rsidP="00470FA4">
            <w:pPr>
              <w:snapToGrid w:val="0"/>
              <w:spacing w:after="0" w:line="240" w:lineRule="auto"/>
            </w:pPr>
            <w:hyperlink r:id="rId21" w:history="1">
              <w:r w:rsidR="00470FA4" w:rsidRPr="00BA1814">
                <w:rPr>
                  <w:rStyle w:val="Hyperlink"/>
                  <w:rFonts w:cs="Arial"/>
                  <w:color w:val="auto"/>
                </w:rPr>
                <w:t>S1-232104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DD207" w14:textId="05858DC4" w:rsidR="00470FA4" w:rsidRPr="00BA1814" w:rsidRDefault="00470FA4" w:rsidP="00470FA4">
            <w:pPr>
              <w:snapToGrid w:val="0"/>
              <w:spacing w:after="0" w:line="240" w:lineRule="auto"/>
            </w:pPr>
            <w:r w:rsidRPr="00BA1814">
              <w:t>LG Electronics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1F1D7F" w14:textId="12D9C72D" w:rsidR="00470FA4" w:rsidRPr="00BA1814" w:rsidRDefault="00470FA4" w:rsidP="00470FA4">
            <w:pPr>
              <w:snapToGrid w:val="0"/>
              <w:spacing w:after="0" w:line="240" w:lineRule="auto"/>
            </w:pPr>
            <w:r w:rsidRPr="00BA1814">
              <w:t>22.865v19.0.0 Updates on the TR 22.865 consolidated potential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B91DC" w14:textId="0427B5C7" w:rsidR="00470FA4" w:rsidRPr="00BA1814" w:rsidRDefault="00BA181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BA1814">
              <w:rPr>
                <w:rFonts w:eastAsia="Times New Roman" w:cs="Arial"/>
                <w:szCs w:val="18"/>
                <w:lang w:eastAsia="ar-SA"/>
              </w:rPr>
              <w:t>to S1-232533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7A75F" w14:textId="2CF092C5" w:rsidR="00470FA4" w:rsidRPr="00BA1814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A181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BA1814">
              <w:rPr>
                <w:lang w:val="en-US" w:eastAsia="zh-CN"/>
              </w:rPr>
              <w:t xml:space="preserve">FS_5GSAT_Ph3 </w:t>
            </w:r>
            <w:r w:rsidRPr="00BA181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BA1814">
              <w:t>0005</w:t>
            </w:r>
            <w:r w:rsidRPr="00BA1814">
              <w:rPr>
                <w:rFonts w:eastAsia="Arial Unicode MS" w:cs="Arial"/>
                <w:i/>
                <w:szCs w:val="18"/>
                <w:lang w:eastAsia="ar-SA"/>
              </w:rPr>
              <w:t>R- Cat D</w:t>
            </w:r>
          </w:p>
        </w:tc>
      </w:tr>
      <w:tr w:rsidR="00470FA4" w:rsidRPr="00745D37" w14:paraId="09E973DB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B892EC" w14:textId="11061A59" w:rsidR="00470FA4" w:rsidRPr="00745D37" w:rsidRDefault="00470FA4" w:rsidP="00A47559">
            <w:pPr>
              <w:pStyle w:val="Heading2"/>
              <w:rPr>
                <w:lang w:val="en-US"/>
              </w:rPr>
            </w:pPr>
            <w:r w:rsidRPr="005A4C8E">
              <w:t>5GSAT_Ph3</w:t>
            </w:r>
            <w:r w:rsidRPr="00745D37">
              <w:rPr>
                <w:lang w:val="en-US"/>
              </w:rPr>
              <w:t xml:space="preserve">: </w:t>
            </w:r>
            <w:r>
              <w:rPr>
                <w:lang w:val="en-US"/>
              </w:rPr>
              <w:t>S</w:t>
            </w:r>
            <w:proofErr w:type="spellStart"/>
            <w:r w:rsidRPr="005A4C8E">
              <w:rPr>
                <w:rFonts w:eastAsia="Batang"/>
                <w:lang w:eastAsia="zh-CN"/>
              </w:rPr>
              <w:t>atellite</w:t>
            </w:r>
            <w:proofErr w:type="spellEnd"/>
            <w:r>
              <w:rPr>
                <w:rFonts w:eastAsia="Batang"/>
                <w:lang w:eastAsia="zh-CN"/>
              </w:rPr>
              <w:t xml:space="preserve"> A</w:t>
            </w:r>
            <w:r w:rsidRPr="005A4C8E">
              <w:rPr>
                <w:rFonts w:eastAsia="Batang"/>
                <w:lang w:eastAsia="zh-CN"/>
              </w:rPr>
              <w:t xml:space="preserve">ccess - Phase 3 </w:t>
            </w:r>
            <w:r w:rsidRPr="00745D37">
              <w:rPr>
                <w:lang w:val="en-US"/>
              </w:rPr>
              <w:t>[</w:t>
            </w:r>
            <w:hyperlink r:id="rId22" w:history="1">
              <w:r w:rsidRPr="002C3C0B">
                <w:rPr>
                  <w:rStyle w:val="Hyperlink"/>
                </w:rPr>
                <w:t>SP-230516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470FA4" w:rsidRPr="00AA7BD2" w14:paraId="0A710D0F" w14:textId="77777777" w:rsidTr="002708BE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C0E3F72" w14:textId="77777777" w:rsidR="00470FA4" w:rsidRPr="004067FF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9A4DCAB" w14:textId="77777777" w:rsidR="00470FA4" w:rsidRPr="00B209E2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5A4C8E">
              <w:rPr>
                <w:lang w:val="it-IT" w:eastAsia="zh-CN"/>
              </w:rPr>
              <w:t xml:space="preserve">Thierry Bérisot (Novamint), </w:t>
            </w:r>
            <w:r>
              <w:rPr>
                <w:lang w:val="it-IT" w:eastAsia="zh-CN"/>
              </w:rPr>
              <w:t>Xu Xia (China Telecom)</w:t>
            </w:r>
          </w:p>
          <w:p w14:paraId="7392F756" w14:textId="77777777" w:rsidR="00470FA4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0CAAAB0F" w14:textId="77777777" w:rsidR="00470FA4" w:rsidRPr="00AA7BD2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80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470FA4" w:rsidRPr="00A75C05" w14:paraId="6592D830" w14:textId="77777777" w:rsidTr="003C6E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A595E" w14:textId="5DD03653" w:rsidR="00470FA4" w:rsidRPr="002708BE" w:rsidRDefault="00470FA4" w:rsidP="00470FA4">
            <w:pPr>
              <w:snapToGrid w:val="0"/>
              <w:spacing w:after="0" w:line="240" w:lineRule="auto"/>
            </w:pPr>
            <w:proofErr w:type="spellStart"/>
            <w:r w:rsidRPr="002708B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36775" w14:textId="3157D2AD" w:rsidR="00470FA4" w:rsidRPr="002708BE" w:rsidRDefault="0022316A" w:rsidP="00470FA4">
            <w:pPr>
              <w:snapToGrid w:val="0"/>
              <w:spacing w:after="0" w:line="240" w:lineRule="auto"/>
            </w:pPr>
            <w:hyperlink r:id="rId23" w:history="1">
              <w:r w:rsidR="00470FA4" w:rsidRPr="002708BE">
                <w:rPr>
                  <w:rStyle w:val="Hyperlink"/>
                  <w:rFonts w:cs="Arial"/>
                  <w:color w:val="auto"/>
                </w:rPr>
                <w:t>S1-232038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74B417" w14:textId="7350E6DD" w:rsidR="00470FA4" w:rsidRPr="002708BE" w:rsidRDefault="00470FA4" w:rsidP="00470FA4">
            <w:pPr>
              <w:snapToGrid w:val="0"/>
              <w:spacing w:after="0" w:line="240" w:lineRule="auto"/>
            </w:pPr>
            <w:r w:rsidRPr="002708BE">
              <w:t xml:space="preserve">NOVAMINT, ETRI, Nokia, Nokia Shanghai Bell, </w:t>
            </w:r>
            <w:proofErr w:type="spellStart"/>
            <w:r w:rsidRPr="002708BE">
              <w:lastRenderedPageBreak/>
              <w:t>Sateliot</w:t>
            </w:r>
            <w:proofErr w:type="spellEnd"/>
            <w:r w:rsidRPr="002708BE">
              <w:t>, Gatehouse,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DC63A" w14:textId="594E9658" w:rsidR="00470FA4" w:rsidRPr="002708BE" w:rsidRDefault="00470FA4" w:rsidP="00470FA4">
            <w:pPr>
              <w:snapToGrid w:val="0"/>
              <w:spacing w:after="0" w:line="240" w:lineRule="auto"/>
            </w:pPr>
            <w:r w:rsidRPr="002708BE">
              <w:lastRenderedPageBreak/>
              <w:t>Discussion on normative work of 5GSat Ph3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1A59D0" w14:textId="0E98BD75" w:rsidR="00470FA4" w:rsidRPr="002708BE" w:rsidRDefault="002708B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08B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F469FD" w14:textId="77777777" w:rsidR="00470FA4" w:rsidRPr="002708BE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4" w:rsidRPr="00A75C05" w14:paraId="006AC611" w14:textId="77777777" w:rsidTr="003C6E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9DD6F" w14:textId="2ED2C370" w:rsidR="00470FA4" w:rsidRPr="003C6E30" w:rsidRDefault="00470FA4" w:rsidP="00470FA4">
            <w:pPr>
              <w:snapToGrid w:val="0"/>
              <w:spacing w:after="0" w:line="240" w:lineRule="auto"/>
            </w:pPr>
            <w:proofErr w:type="spellStart"/>
            <w:r w:rsidRPr="003C6E3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50CD08" w14:textId="140B537B" w:rsidR="00470FA4" w:rsidRPr="003C6E30" w:rsidRDefault="0022316A" w:rsidP="00470FA4">
            <w:pPr>
              <w:snapToGrid w:val="0"/>
              <w:spacing w:after="0" w:line="240" w:lineRule="auto"/>
            </w:pPr>
            <w:hyperlink r:id="rId24" w:history="1">
              <w:r w:rsidR="00470FA4" w:rsidRPr="003C6E30">
                <w:rPr>
                  <w:rStyle w:val="Hyperlink"/>
                  <w:rFonts w:cs="Arial"/>
                  <w:color w:val="auto"/>
                </w:rPr>
                <w:t>S1-232116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6805B" w14:textId="77777777" w:rsidR="00470FA4" w:rsidRPr="003C6E30" w:rsidRDefault="00470FA4" w:rsidP="00470FA4">
            <w:pPr>
              <w:snapToGrid w:val="0"/>
              <w:spacing w:after="0" w:line="240" w:lineRule="auto"/>
            </w:pPr>
            <w:r w:rsidRPr="003C6E30">
              <w:t>Huawei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06CB5F" w14:textId="77777777" w:rsidR="00470FA4" w:rsidRPr="003C6E30" w:rsidRDefault="00470FA4" w:rsidP="00470FA4">
            <w:pPr>
              <w:snapToGrid w:val="0"/>
              <w:spacing w:after="0" w:line="240" w:lineRule="auto"/>
            </w:pPr>
            <w:r w:rsidRPr="003C6E30">
              <w:t>Discussion on capturing the normative requirements in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4CAB6" w14:textId="6E0B2C07" w:rsidR="00470FA4" w:rsidRPr="003C6E30" w:rsidRDefault="003C6E30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6E3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181BC" w14:textId="77777777" w:rsidR="00470FA4" w:rsidRPr="003C6E30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41B17" w:rsidRPr="00A75C05" w14:paraId="58483D26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7C9C01" w14:textId="5C2B28E1" w:rsidR="00C41B17" w:rsidRPr="00DA79EE" w:rsidRDefault="00C41B17" w:rsidP="00C41B17">
            <w:pPr>
              <w:snapToGrid w:val="0"/>
              <w:spacing w:after="0" w:line="240" w:lineRule="auto"/>
            </w:pPr>
            <w:r w:rsidRPr="00DA79EE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9A1CA" w14:textId="4AB8A6F6" w:rsidR="00C41B17" w:rsidRPr="00DA79EE" w:rsidRDefault="0022316A" w:rsidP="00C41B17">
            <w:pPr>
              <w:snapToGrid w:val="0"/>
              <w:spacing w:after="0" w:line="240" w:lineRule="auto"/>
            </w:pPr>
            <w:hyperlink r:id="rId25" w:history="1">
              <w:r w:rsidR="00C41B17" w:rsidRPr="00DA79EE">
                <w:rPr>
                  <w:rStyle w:val="Hyperlink"/>
                  <w:rFonts w:cs="Arial"/>
                  <w:color w:val="auto"/>
                </w:rPr>
                <w:t>S1-232039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08A8B" w14:textId="01B59DA8" w:rsidR="00C41B17" w:rsidRPr="00DA79EE" w:rsidRDefault="00C41B17" w:rsidP="00C41B17">
            <w:pPr>
              <w:snapToGrid w:val="0"/>
              <w:spacing w:after="0" w:line="240" w:lineRule="auto"/>
            </w:pPr>
            <w:r w:rsidRPr="00DA79EE">
              <w:t xml:space="preserve">NOVAMINT, ETRI, Nokia, Nokia Shanghai Bell, </w:t>
            </w:r>
            <w:proofErr w:type="spellStart"/>
            <w:r w:rsidRPr="00DA79EE">
              <w:t>Sateliot</w:t>
            </w:r>
            <w:proofErr w:type="spellEnd"/>
            <w:r w:rsidRPr="00DA79EE">
              <w:t>, Gatehouse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FA6E6" w14:textId="6E77738C" w:rsidR="00C41B17" w:rsidRPr="00DA79EE" w:rsidRDefault="00C41B17" w:rsidP="00C41B17">
            <w:pPr>
              <w:snapToGrid w:val="0"/>
              <w:spacing w:after="0" w:line="240" w:lineRule="auto"/>
            </w:pPr>
            <w:r w:rsidRPr="00DA79EE">
              <w:t>22.261v19.3.0 New clause for Satellite access in 22261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82AC6F" w14:textId="00CDC96B" w:rsidR="00C41B17" w:rsidRPr="00DA79EE" w:rsidRDefault="00DA79EE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79EE">
              <w:rPr>
                <w:rFonts w:eastAsia="Times New Roman" w:cs="Arial"/>
                <w:szCs w:val="18"/>
                <w:lang w:eastAsia="ar-SA"/>
              </w:rPr>
              <w:t>Revised to S1-232534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1DE0DD" w14:textId="511B3D12" w:rsidR="00C41B17" w:rsidRPr="00DA79EE" w:rsidRDefault="00C41B17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79E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DA79EE">
              <w:rPr>
                <w:lang w:val="en-US" w:eastAsia="zh-CN"/>
              </w:rPr>
              <w:t xml:space="preserve">5GSAT_Ph3 </w:t>
            </w:r>
            <w:r w:rsidRPr="00DA79E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A79EE">
              <w:t>0697</w:t>
            </w:r>
            <w:r w:rsidRPr="00DA79EE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DA79EE" w:rsidRPr="00A75C05" w14:paraId="7F8502B4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7A940" w14:textId="6236E50A" w:rsidR="00DA79EE" w:rsidRPr="00EB4C54" w:rsidRDefault="00DA79EE" w:rsidP="00C41B17">
            <w:pPr>
              <w:snapToGrid w:val="0"/>
              <w:spacing w:after="0" w:line="240" w:lineRule="auto"/>
            </w:pPr>
            <w:r w:rsidRPr="00EB4C54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4F3FD" w14:textId="7815678B" w:rsidR="00DA79EE" w:rsidRPr="00EB4C54" w:rsidRDefault="0022316A" w:rsidP="00C41B17">
            <w:pPr>
              <w:snapToGrid w:val="0"/>
              <w:spacing w:after="0" w:line="240" w:lineRule="auto"/>
            </w:pPr>
            <w:hyperlink r:id="rId26" w:history="1">
              <w:r w:rsidR="00DA79EE" w:rsidRPr="00EB4C54">
                <w:rPr>
                  <w:rStyle w:val="Hyperlink"/>
                  <w:rFonts w:cs="Arial"/>
                  <w:color w:val="auto"/>
                </w:rPr>
                <w:t>S1-232534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0EE94" w14:textId="352EDB12" w:rsidR="00DA79EE" w:rsidRPr="00EB4C54" w:rsidRDefault="00DA79EE" w:rsidP="00C41B17">
            <w:pPr>
              <w:snapToGrid w:val="0"/>
              <w:spacing w:after="0" w:line="240" w:lineRule="auto"/>
            </w:pPr>
            <w:r w:rsidRPr="00EB4C54">
              <w:t xml:space="preserve">NOVAMINT, ETRI, Nokia, Nokia Shanghai Bell, </w:t>
            </w:r>
            <w:proofErr w:type="spellStart"/>
            <w:r w:rsidRPr="00EB4C54">
              <w:t>Sateliot</w:t>
            </w:r>
            <w:proofErr w:type="spellEnd"/>
            <w:r w:rsidRPr="00EB4C54">
              <w:t>, Gatehouse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0D6A0D" w14:textId="619713CF" w:rsidR="00DA79EE" w:rsidRPr="00EB4C54" w:rsidRDefault="00DA79EE" w:rsidP="00C41B17">
            <w:pPr>
              <w:snapToGrid w:val="0"/>
              <w:spacing w:after="0" w:line="240" w:lineRule="auto"/>
            </w:pPr>
            <w:r w:rsidRPr="00EB4C54">
              <w:t>22.261v19.3.0 New clause for Satellite access in 22261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A36BC" w14:textId="77FDBE29" w:rsidR="00DA79EE" w:rsidRPr="00EB4C54" w:rsidRDefault="00EB4C54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C54">
              <w:rPr>
                <w:rFonts w:eastAsia="Times New Roman" w:cs="Arial"/>
                <w:szCs w:val="18"/>
                <w:lang w:eastAsia="ar-SA"/>
              </w:rPr>
              <w:t>Revised to S1-232541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085A7" w14:textId="2AA59310" w:rsidR="00DA79EE" w:rsidRPr="00EB4C54" w:rsidRDefault="00DA79EE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B4C54">
              <w:rPr>
                <w:i/>
                <w:lang w:val="en-US" w:eastAsia="zh-CN"/>
              </w:rPr>
              <w:t xml:space="preserve">5GSAT_Ph3 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B4C54">
              <w:rPr>
                <w:i/>
              </w:rPr>
              <w:t>0697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0B02A51D" w14:textId="6EFDA645" w:rsidR="00DA79EE" w:rsidRPr="00EB4C54" w:rsidRDefault="00DA79EE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szCs w:val="18"/>
                <w:lang w:eastAsia="ar-SA"/>
              </w:rPr>
              <w:t>Revision of S1-232039.</w:t>
            </w:r>
          </w:p>
        </w:tc>
      </w:tr>
      <w:tr w:rsidR="00EB4C54" w:rsidRPr="00A75C05" w14:paraId="363C4C8B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4529" w14:textId="0A6FD78C" w:rsidR="00EB4C54" w:rsidRPr="00EB4C54" w:rsidRDefault="00EB4C54" w:rsidP="00C41B17">
            <w:pPr>
              <w:snapToGrid w:val="0"/>
              <w:spacing w:after="0" w:line="240" w:lineRule="auto"/>
            </w:pPr>
            <w:r w:rsidRPr="00EB4C54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314D" w14:textId="5CD2767F" w:rsidR="00EB4C54" w:rsidRPr="00EB4C54" w:rsidRDefault="0022316A" w:rsidP="00C41B17">
            <w:pPr>
              <w:snapToGrid w:val="0"/>
              <w:spacing w:after="0" w:line="240" w:lineRule="auto"/>
            </w:pPr>
            <w:hyperlink r:id="rId27" w:history="1">
              <w:r w:rsidR="00EB4C54" w:rsidRPr="00EB4C54">
                <w:rPr>
                  <w:rStyle w:val="Hyperlink"/>
                  <w:rFonts w:cs="Arial"/>
                  <w:color w:val="auto"/>
                </w:rPr>
                <w:t>S1-232541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E3708" w14:textId="42E59F31" w:rsidR="00EB4C54" w:rsidRPr="00EB4C54" w:rsidRDefault="00EB4C54" w:rsidP="00C41B17">
            <w:pPr>
              <w:snapToGrid w:val="0"/>
              <w:spacing w:after="0" w:line="240" w:lineRule="auto"/>
            </w:pPr>
            <w:r w:rsidRPr="00EB4C54">
              <w:t xml:space="preserve">NOVAMINT, ETRI, Nokia, Nokia Shanghai Bell, </w:t>
            </w:r>
            <w:proofErr w:type="spellStart"/>
            <w:r w:rsidRPr="00EB4C54">
              <w:t>Sateliot</w:t>
            </w:r>
            <w:proofErr w:type="spellEnd"/>
            <w:r w:rsidRPr="00EB4C54">
              <w:t>, Gatehouse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02A6" w14:textId="7E18EF64" w:rsidR="00EB4C54" w:rsidRPr="00EB4C54" w:rsidRDefault="00EB4C54" w:rsidP="00C41B17">
            <w:pPr>
              <w:snapToGrid w:val="0"/>
              <w:spacing w:after="0" w:line="240" w:lineRule="auto"/>
            </w:pPr>
            <w:r w:rsidRPr="00EB4C54">
              <w:t>22.261v19.3.0 New clause for Satellite access in 22261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84DA" w14:textId="77777777" w:rsidR="00EB4C54" w:rsidRPr="00EB4C54" w:rsidRDefault="00EB4C54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C60BC" w14:textId="77777777" w:rsidR="00EB4C54" w:rsidRPr="00EB4C54" w:rsidRDefault="00EB4C54" w:rsidP="00EB4C5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B4C54">
              <w:rPr>
                <w:i/>
                <w:lang w:val="en-US" w:eastAsia="zh-CN"/>
              </w:rPr>
              <w:t xml:space="preserve">5GSAT_Ph3 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B4C54">
              <w:rPr>
                <w:i/>
              </w:rPr>
              <w:t>0697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229DBAF3" w14:textId="66080AC6" w:rsidR="00EB4C54" w:rsidRPr="00EB4C54" w:rsidRDefault="00EB4C54" w:rsidP="00EB4C5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Revision of S1-232039.</w:t>
            </w:r>
          </w:p>
          <w:p w14:paraId="55018446" w14:textId="7FACC8BB" w:rsidR="00EB4C54" w:rsidRPr="00EB4C54" w:rsidRDefault="00EB4C54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szCs w:val="18"/>
                <w:lang w:eastAsia="ar-SA"/>
              </w:rPr>
              <w:t>Revision of S1-232534.</w:t>
            </w:r>
          </w:p>
        </w:tc>
      </w:tr>
      <w:tr w:rsidR="00C41B17" w:rsidRPr="00A75C05" w14:paraId="0D061BCB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EC3DA" w14:textId="79EC52AE" w:rsidR="00C41B17" w:rsidRPr="009925CE" w:rsidRDefault="00C41B17" w:rsidP="00C41B17">
            <w:pPr>
              <w:snapToGrid w:val="0"/>
              <w:spacing w:after="0" w:line="240" w:lineRule="auto"/>
            </w:pPr>
            <w:r w:rsidRPr="009925CE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C755C" w14:textId="46EBF785" w:rsidR="00C41B17" w:rsidRPr="009925CE" w:rsidRDefault="0022316A" w:rsidP="00C41B17">
            <w:pPr>
              <w:snapToGrid w:val="0"/>
              <w:spacing w:after="0" w:line="240" w:lineRule="auto"/>
            </w:pPr>
            <w:hyperlink r:id="rId28" w:history="1">
              <w:r w:rsidR="00C41B17" w:rsidRPr="009925CE">
                <w:rPr>
                  <w:rStyle w:val="Hyperlink"/>
                  <w:rFonts w:cs="Arial"/>
                  <w:color w:val="auto"/>
                </w:rPr>
                <w:t>S1-232040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F2B3B" w14:textId="2F6DE2C4" w:rsidR="00C41B17" w:rsidRPr="009925CE" w:rsidRDefault="00C41B17" w:rsidP="00C41B17">
            <w:pPr>
              <w:snapToGrid w:val="0"/>
              <w:spacing w:after="0" w:line="240" w:lineRule="auto"/>
            </w:pPr>
            <w:r w:rsidRPr="009925CE">
              <w:t xml:space="preserve">NOVAMINT, Nokia, Nokia Shanghai Bell, ETRI, </w:t>
            </w:r>
            <w:proofErr w:type="spellStart"/>
            <w:r w:rsidRPr="009925CE">
              <w:t>Sateliot</w:t>
            </w:r>
            <w:proofErr w:type="spellEnd"/>
            <w:r w:rsidRPr="009925CE">
              <w:t>, Gatehouse,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A43FD" w14:textId="0C632262" w:rsidR="00C41B17" w:rsidRPr="009925CE" w:rsidRDefault="00C41B17" w:rsidP="00C41B17">
            <w:pPr>
              <w:snapToGrid w:val="0"/>
              <w:spacing w:after="0" w:line="240" w:lineRule="auto"/>
            </w:pPr>
            <w:r w:rsidRPr="009925CE">
              <w:t>22.261v19.3.0 Add Store &amp; Forward Satellite Operation to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EF44F" w14:textId="0BC1C7A4" w:rsidR="00C41B17" w:rsidRPr="009925CE" w:rsidRDefault="009925CE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25CE">
              <w:rPr>
                <w:rFonts w:eastAsia="Times New Roman" w:cs="Arial"/>
                <w:szCs w:val="18"/>
                <w:lang w:eastAsia="ar-SA"/>
              </w:rPr>
              <w:t>Revised to S1-232535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EF6BC4" w14:textId="747697AB" w:rsidR="00C41B17" w:rsidRPr="009925CE" w:rsidRDefault="00C41B17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25C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9925CE">
              <w:rPr>
                <w:lang w:val="en-US" w:eastAsia="zh-CN"/>
              </w:rPr>
              <w:t xml:space="preserve">5GSAT_Ph3 </w:t>
            </w:r>
            <w:r w:rsidRPr="009925C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925CE">
              <w:t>0698</w:t>
            </w:r>
            <w:r w:rsidRPr="009925CE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9925CE" w:rsidRPr="00A75C05" w14:paraId="09B61AD6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BEC453" w14:textId="364116B0" w:rsidR="009925CE" w:rsidRPr="00EB4C54" w:rsidRDefault="009925CE" w:rsidP="00C41B17">
            <w:pPr>
              <w:snapToGrid w:val="0"/>
              <w:spacing w:after="0" w:line="240" w:lineRule="auto"/>
            </w:pPr>
            <w:r w:rsidRPr="00EB4C54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E8E53" w14:textId="5A3E83EC" w:rsidR="009925CE" w:rsidRPr="00EB4C54" w:rsidRDefault="0022316A" w:rsidP="00C41B17">
            <w:pPr>
              <w:snapToGrid w:val="0"/>
              <w:spacing w:after="0" w:line="240" w:lineRule="auto"/>
            </w:pPr>
            <w:hyperlink r:id="rId29" w:history="1">
              <w:r w:rsidR="009925CE" w:rsidRPr="00EB4C54">
                <w:rPr>
                  <w:rStyle w:val="Hyperlink"/>
                  <w:rFonts w:cs="Arial"/>
                  <w:color w:val="auto"/>
                </w:rPr>
                <w:t>S1-232535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6EEC1" w14:textId="16D1905F" w:rsidR="009925CE" w:rsidRPr="00EB4C54" w:rsidRDefault="009925CE" w:rsidP="00C41B17">
            <w:pPr>
              <w:snapToGrid w:val="0"/>
              <w:spacing w:after="0" w:line="240" w:lineRule="auto"/>
            </w:pPr>
            <w:r w:rsidRPr="00EB4C54">
              <w:t xml:space="preserve">NOVAMINT, Nokia, Nokia Shanghai Bell, ETRI, </w:t>
            </w:r>
            <w:proofErr w:type="spellStart"/>
            <w:r w:rsidRPr="00EB4C54">
              <w:t>Sateliot</w:t>
            </w:r>
            <w:proofErr w:type="spellEnd"/>
            <w:r w:rsidRPr="00EB4C54">
              <w:t>, Gatehouse,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22B78" w14:textId="009C514D" w:rsidR="009925CE" w:rsidRPr="00EB4C54" w:rsidRDefault="009925CE" w:rsidP="00C41B17">
            <w:pPr>
              <w:snapToGrid w:val="0"/>
              <w:spacing w:after="0" w:line="240" w:lineRule="auto"/>
            </w:pPr>
            <w:r w:rsidRPr="00EB4C54">
              <w:t>22.261v19.3.0 Add Store &amp; Forward Satellite Operation to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A6DC3" w14:textId="58C8E7AC" w:rsidR="009925CE" w:rsidRPr="00EB4C54" w:rsidRDefault="00EB4C54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</w:t>
            </w:r>
            <w:r w:rsidRPr="00EB4C54">
              <w:rPr>
                <w:rFonts w:eastAsia="Times New Roman" w:cs="Arial"/>
                <w:szCs w:val="18"/>
                <w:lang w:eastAsia="ar-SA"/>
              </w:rPr>
              <w:t>o S1-232541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75556" w14:textId="76877747" w:rsidR="009925CE" w:rsidRPr="00EB4C54" w:rsidRDefault="009925CE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B4C54">
              <w:rPr>
                <w:i/>
                <w:lang w:val="en-US" w:eastAsia="zh-CN"/>
              </w:rPr>
              <w:t xml:space="preserve">5GSAT_Ph3 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B4C54">
              <w:rPr>
                <w:i/>
              </w:rPr>
              <w:t>0698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2701C382" w14:textId="7A102AD0" w:rsidR="009925CE" w:rsidRPr="00EB4C54" w:rsidRDefault="009925CE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szCs w:val="18"/>
                <w:lang w:eastAsia="ar-SA"/>
              </w:rPr>
              <w:t>Revision of S1-232040.</w:t>
            </w:r>
          </w:p>
        </w:tc>
      </w:tr>
      <w:tr w:rsidR="00C41B17" w:rsidRPr="00A75C05" w14:paraId="3E6B5177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4E934" w14:textId="55A17121" w:rsidR="00C41B17" w:rsidRPr="003F33CF" w:rsidRDefault="00C41B17" w:rsidP="00C41B17">
            <w:pPr>
              <w:snapToGrid w:val="0"/>
              <w:spacing w:after="0" w:line="240" w:lineRule="auto"/>
            </w:pPr>
            <w:r w:rsidRPr="003F33CF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33B0B" w14:textId="60095347" w:rsidR="00C41B17" w:rsidRPr="003F33CF" w:rsidRDefault="0022316A" w:rsidP="00C41B17">
            <w:pPr>
              <w:snapToGrid w:val="0"/>
              <w:spacing w:after="0" w:line="240" w:lineRule="auto"/>
            </w:pPr>
            <w:hyperlink r:id="rId30" w:history="1">
              <w:r w:rsidR="00C41B17" w:rsidRPr="003F33CF">
                <w:rPr>
                  <w:rStyle w:val="Hyperlink"/>
                  <w:rFonts w:cs="Arial"/>
                  <w:color w:val="auto"/>
                </w:rPr>
                <w:t>S1-232041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0CF5F4" w14:textId="25A13D8B" w:rsidR="00C41B17" w:rsidRPr="003F33CF" w:rsidRDefault="00C41B17" w:rsidP="00C41B17">
            <w:pPr>
              <w:snapToGrid w:val="0"/>
              <w:spacing w:after="0" w:line="240" w:lineRule="auto"/>
            </w:pPr>
            <w:r w:rsidRPr="003F33CF">
              <w:t>NOVAMINT, ETRI, Nokia, Nokia Shanghai Bell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446D22" w14:textId="522AC2B2" w:rsidR="00C41B17" w:rsidRPr="003F33CF" w:rsidRDefault="00C41B17" w:rsidP="00C41B17">
            <w:pPr>
              <w:snapToGrid w:val="0"/>
              <w:spacing w:after="0" w:line="240" w:lineRule="auto"/>
            </w:pPr>
            <w:r w:rsidRPr="003F33CF">
              <w:t>22.261v19.3.0 Add UE-Satellite-UE communication to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B5C83" w14:textId="1F669B0E" w:rsidR="00C41B17" w:rsidRPr="003F33CF" w:rsidRDefault="003F33CF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33CF">
              <w:rPr>
                <w:rFonts w:eastAsia="Times New Roman" w:cs="Arial"/>
                <w:szCs w:val="18"/>
                <w:lang w:eastAsia="ar-SA"/>
              </w:rPr>
              <w:t>Revised to S1-232536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8D90B" w14:textId="1DE9634E" w:rsidR="00C41B17" w:rsidRPr="003F33CF" w:rsidRDefault="00C41B17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33CF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3F33CF">
              <w:rPr>
                <w:lang w:val="en-US" w:eastAsia="zh-CN"/>
              </w:rPr>
              <w:t xml:space="preserve">5GSAT_Ph3 </w:t>
            </w:r>
            <w:r w:rsidRPr="003F33CF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3F33CF">
              <w:t>0</w:t>
            </w:r>
            <w:r w:rsidR="00C54C84" w:rsidRPr="003F33CF">
              <w:t>699</w:t>
            </w:r>
            <w:r w:rsidRPr="003F33CF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3F33CF" w:rsidRPr="00A75C05" w14:paraId="7E2C568B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A7CF6" w14:textId="6224C2F6" w:rsidR="003F33CF" w:rsidRPr="00EB4C54" w:rsidRDefault="003F33CF" w:rsidP="00C41B17">
            <w:pPr>
              <w:snapToGrid w:val="0"/>
              <w:spacing w:after="0" w:line="240" w:lineRule="auto"/>
            </w:pPr>
            <w:r w:rsidRPr="00EB4C54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68BC8A" w14:textId="6FFC2801" w:rsidR="003F33CF" w:rsidRPr="00EB4C54" w:rsidRDefault="0022316A" w:rsidP="00C41B17">
            <w:pPr>
              <w:snapToGrid w:val="0"/>
              <w:spacing w:after="0" w:line="240" w:lineRule="auto"/>
            </w:pPr>
            <w:hyperlink r:id="rId31" w:history="1">
              <w:r w:rsidR="003F33CF" w:rsidRPr="00EB4C54">
                <w:rPr>
                  <w:rStyle w:val="Hyperlink"/>
                  <w:rFonts w:cs="Arial"/>
                  <w:color w:val="auto"/>
                </w:rPr>
                <w:t>S1-232536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5C56F" w14:textId="73622152" w:rsidR="003F33CF" w:rsidRPr="00EB4C54" w:rsidRDefault="003F33CF" w:rsidP="00C41B17">
            <w:pPr>
              <w:snapToGrid w:val="0"/>
              <w:spacing w:after="0" w:line="240" w:lineRule="auto"/>
            </w:pPr>
            <w:r w:rsidRPr="00EB4C54">
              <w:t>NOVAMINT, ETRI, Nokia, Nokia Shanghai Bell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42238" w14:textId="16A546EB" w:rsidR="003F33CF" w:rsidRPr="00EB4C54" w:rsidRDefault="003F33CF" w:rsidP="00C41B17">
            <w:pPr>
              <w:snapToGrid w:val="0"/>
              <w:spacing w:after="0" w:line="240" w:lineRule="auto"/>
            </w:pPr>
            <w:r w:rsidRPr="00EB4C54">
              <w:t>22.261v19.3.0 Add UE-Satellite-UE communication to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E19196" w14:textId="682D693D" w:rsidR="003F33CF" w:rsidRPr="00EB4C54" w:rsidRDefault="00EB4C54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EB4C54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EB4C54">
              <w:rPr>
                <w:rFonts w:eastAsia="Times New Roman" w:cs="Arial"/>
                <w:szCs w:val="18"/>
                <w:lang w:eastAsia="ar-SA"/>
              </w:rPr>
              <w:t>to S1-232541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350B4" w14:textId="483CB86B" w:rsidR="003F33CF" w:rsidRPr="00EB4C54" w:rsidRDefault="003F33CF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B4C54">
              <w:rPr>
                <w:i/>
                <w:lang w:val="en-US" w:eastAsia="zh-CN"/>
              </w:rPr>
              <w:t xml:space="preserve">5GSAT_Ph3 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B4C54">
              <w:rPr>
                <w:i/>
              </w:rPr>
              <w:t>0699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749B2020" w14:textId="375830C2" w:rsidR="003F33CF" w:rsidRPr="00EB4C54" w:rsidRDefault="003F33CF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szCs w:val="18"/>
                <w:lang w:eastAsia="ar-SA"/>
              </w:rPr>
              <w:t>Revision of S1-232041.</w:t>
            </w:r>
          </w:p>
        </w:tc>
      </w:tr>
      <w:tr w:rsidR="00C41B17" w:rsidRPr="00A75C05" w14:paraId="172AC76C" w14:textId="77777777" w:rsidTr="000447E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210D3C" w14:textId="3E0915F2" w:rsidR="00C41B17" w:rsidRPr="000447E2" w:rsidRDefault="00C54C84" w:rsidP="00C41B17">
            <w:pPr>
              <w:snapToGrid w:val="0"/>
              <w:spacing w:after="0" w:line="240" w:lineRule="auto"/>
            </w:pPr>
            <w:r w:rsidRPr="000447E2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589D2" w14:textId="2C861C73" w:rsidR="00C41B17" w:rsidRPr="000447E2" w:rsidRDefault="0022316A" w:rsidP="00C41B17">
            <w:pPr>
              <w:snapToGrid w:val="0"/>
              <w:spacing w:after="0" w:line="240" w:lineRule="auto"/>
            </w:pPr>
            <w:hyperlink r:id="rId32" w:history="1">
              <w:r w:rsidR="00C41B17" w:rsidRPr="000447E2">
                <w:rPr>
                  <w:rStyle w:val="Hyperlink"/>
                  <w:rFonts w:cs="Arial"/>
                  <w:color w:val="auto"/>
                </w:rPr>
                <w:t>S1-232042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4FAA8" w14:textId="35C2BACA" w:rsidR="00C41B17" w:rsidRPr="000447E2" w:rsidRDefault="00C41B17" w:rsidP="00C41B17">
            <w:pPr>
              <w:snapToGrid w:val="0"/>
              <w:spacing w:after="0" w:line="240" w:lineRule="auto"/>
            </w:pPr>
            <w:r w:rsidRPr="000447E2">
              <w:t xml:space="preserve">NOVAMINT, ETRI, Nokia, Nokia Shanghai Bell, </w:t>
            </w:r>
            <w:proofErr w:type="spellStart"/>
            <w:r w:rsidRPr="000447E2">
              <w:t>Sateliot</w:t>
            </w:r>
            <w:proofErr w:type="spellEnd"/>
            <w:r w:rsidRPr="000447E2">
              <w:t>, Gatehouse,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0CFCE" w14:textId="4D7C103D" w:rsidR="00C41B17" w:rsidRPr="000447E2" w:rsidRDefault="00C41B17" w:rsidP="00C41B17">
            <w:pPr>
              <w:snapToGrid w:val="0"/>
              <w:spacing w:after="0" w:line="240" w:lineRule="auto"/>
            </w:pPr>
            <w:r w:rsidRPr="000447E2">
              <w:t>22.261v19.3.0 Add Security and Charging aspects for Satellite in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80E455" w14:textId="7127FA76" w:rsidR="00C41B17" w:rsidRPr="000447E2" w:rsidRDefault="000447E2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47E2">
              <w:rPr>
                <w:rFonts w:eastAsia="Times New Roman" w:cs="Arial"/>
                <w:szCs w:val="18"/>
                <w:lang w:eastAsia="ar-SA"/>
              </w:rPr>
              <w:t>Revised to S1-232537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46A31" w14:textId="19FE3FE2" w:rsidR="00C41B17" w:rsidRPr="000447E2" w:rsidRDefault="00C41B17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447E2">
              <w:rPr>
                <w:lang w:val="en-US" w:eastAsia="zh-CN"/>
              </w:rPr>
              <w:t xml:space="preserve">5GSAT_Ph3 </w:t>
            </w: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447E2">
              <w:t>070</w:t>
            </w:r>
            <w:r w:rsidR="00C54C84" w:rsidRPr="000447E2">
              <w:t>0</w:t>
            </w: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0447E2" w:rsidRPr="00A75C05" w14:paraId="7C1E3003" w14:textId="77777777" w:rsidTr="000447E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F091" w14:textId="779E12E9" w:rsidR="000447E2" w:rsidRPr="000447E2" w:rsidRDefault="000447E2" w:rsidP="00C41B17">
            <w:pPr>
              <w:snapToGrid w:val="0"/>
              <w:spacing w:after="0" w:line="240" w:lineRule="auto"/>
            </w:pPr>
            <w:r w:rsidRPr="000447E2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BC544" w14:textId="423CFD60" w:rsidR="000447E2" w:rsidRPr="000447E2" w:rsidRDefault="0022316A" w:rsidP="00C41B17">
            <w:pPr>
              <w:snapToGrid w:val="0"/>
              <w:spacing w:after="0" w:line="240" w:lineRule="auto"/>
            </w:pPr>
            <w:hyperlink r:id="rId33" w:history="1">
              <w:r w:rsidR="000447E2" w:rsidRPr="000447E2">
                <w:rPr>
                  <w:rStyle w:val="Hyperlink"/>
                  <w:rFonts w:cs="Arial"/>
                  <w:color w:val="auto"/>
                </w:rPr>
                <w:t>S1-232537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B8C55" w14:textId="781729AF" w:rsidR="000447E2" w:rsidRPr="000447E2" w:rsidRDefault="000447E2" w:rsidP="00C41B17">
            <w:pPr>
              <w:snapToGrid w:val="0"/>
              <w:spacing w:after="0" w:line="240" w:lineRule="auto"/>
            </w:pPr>
            <w:r w:rsidRPr="000447E2">
              <w:t xml:space="preserve">NOVAMINT, ETRI, Nokia, Nokia Shanghai Bell, </w:t>
            </w:r>
            <w:proofErr w:type="spellStart"/>
            <w:r w:rsidRPr="000447E2">
              <w:t>Sateliot</w:t>
            </w:r>
            <w:proofErr w:type="spellEnd"/>
            <w:r w:rsidRPr="000447E2">
              <w:t>, Gatehouse,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6F6B" w14:textId="2BA717CF" w:rsidR="000447E2" w:rsidRPr="000447E2" w:rsidRDefault="000447E2" w:rsidP="00C41B17">
            <w:pPr>
              <w:snapToGrid w:val="0"/>
              <w:spacing w:after="0" w:line="240" w:lineRule="auto"/>
            </w:pPr>
            <w:r w:rsidRPr="000447E2">
              <w:t>22.261v19.3.0 Add Security and Charging aspects for Satellite in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5435" w14:textId="77777777" w:rsidR="000447E2" w:rsidRPr="000447E2" w:rsidRDefault="000447E2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3A57" w14:textId="40401DF1" w:rsidR="000447E2" w:rsidRPr="000447E2" w:rsidRDefault="000447E2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447E2">
              <w:rPr>
                <w:i/>
                <w:lang w:val="en-US" w:eastAsia="zh-CN"/>
              </w:rPr>
              <w:t xml:space="preserve">5GSAT_Ph3 </w:t>
            </w: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447E2">
              <w:rPr>
                <w:i/>
              </w:rPr>
              <w:t>0700</w:t>
            </w: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7AD9444D" w14:textId="0648627E" w:rsidR="000447E2" w:rsidRPr="000447E2" w:rsidRDefault="000447E2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47E2">
              <w:rPr>
                <w:rFonts w:eastAsia="Arial Unicode MS" w:cs="Arial"/>
                <w:szCs w:val="18"/>
                <w:lang w:eastAsia="ar-SA"/>
              </w:rPr>
              <w:t>Revision of S1-232042.</w:t>
            </w:r>
          </w:p>
        </w:tc>
      </w:tr>
      <w:tr w:rsidR="00C41B17" w:rsidRPr="00A75C05" w14:paraId="4F34E2FC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14A2E" w14:textId="3DBA374A" w:rsidR="00C41B17" w:rsidRPr="000447E2" w:rsidRDefault="00C54C84" w:rsidP="00C41B17">
            <w:pPr>
              <w:snapToGrid w:val="0"/>
              <w:spacing w:after="0" w:line="240" w:lineRule="auto"/>
            </w:pPr>
            <w:r w:rsidRPr="000447E2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7BFA6" w14:textId="1FF7B659" w:rsidR="00C41B17" w:rsidRPr="000447E2" w:rsidRDefault="0022316A" w:rsidP="00C41B17">
            <w:pPr>
              <w:snapToGrid w:val="0"/>
              <w:spacing w:after="0" w:line="240" w:lineRule="auto"/>
            </w:pPr>
            <w:hyperlink r:id="rId34" w:history="1">
              <w:r w:rsidR="00C41B17" w:rsidRPr="000447E2">
                <w:rPr>
                  <w:rStyle w:val="Hyperlink"/>
                  <w:rFonts w:cs="Arial"/>
                  <w:color w:val="auto"/>
                </w:rPr>
                <w:t>S1-232043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FFD3A" w14:textId="0A84A131" w:rsidR="00C41B17" w:rsidRPr="000447E2" w:rsidRDefault="00C41B17" w:rsidP="00C41B17">
            <w:pPr>
              <w:snapToGrid w:val="0"/>
              <w:spacing w:after="0" w:line="240" w:lineRule="auto"/>
            </w:pPr>
            <w:r w:rsidRPr="000447E2">
              <w:t>NOVAMINT, ETRI, Nokia, Nokia Shanghai Bell,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25D35" w14:textId="2B87CB61" w:rsidR="00C41B17" w:rsidRPr="000447E2" w:rsidRDefault="00C41B17" w:rsidP="00C41B17">
            <w:pPr>
              <w:snapToGrid w:val="0"/>
              <w:spacing w:after="0" w:line="240" w:lineRule="auto"/>
            </w:pPr>
            <w:r w:rsidRPr="000447E2">
              <w:t>22.261v19.3.0 Add positioning enhancements for satellite access to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E95F8" w14:textId="2C212490" w:rsidR="00C41B17" w:rsidRPr="000447E2" w:rsidRDefault="000447E2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47E2">
              <w:rPr>
                <w:rFonts w:eastAsia="Times New Roman" w:cs="Arial"/>
                <w:szCs w:val="18"/>
                <w:lang w:eastAsia="ar-SA"/>
              </w:rPr>
              <w:t>Revised to S1-232538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C0B28" w14:textId="7902244A" w:rsidR="00C41B17" w:rsidRPr="000447E2" w:rsidRDefault="00C41B17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447E2">
              <w:rPr>
                <w:lang w:val="en-US" w:eastAsia="zh-CN"/>
              </w:rPr>
              <w:t xml:space="preserve">5GSAT_Ph3 </w:t>
            </w: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447E2">
              <w:t>070</w:t>
            </w:r>
            <w:r w:rsidR="00C54C84" w:rsidRPr="000447E2">
              <w:t>1</w:t>
            </w: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0447E2" w:rsidRPr="00A75C05" w14:paraId="00AF03B7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6F2AB6" w14:textId="513392BD" w:rsidR="000447E2" w:rsidRPr="00EB4C54" w:rsidRDefault="000447E2" w:rsidP="00C41B17">
            <w:pPr>
              <w:snapToGrid w:val="0"/>
              <w:spacing w:after="0" w:line="240" w:lineRule="auto"/>
            </w:pPr>
            <w:r w:rsidRPr="00EB4C54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66CA2" w14:textId="57A69386" w:rsidR="000447E2" w:rsidRPr="00EB4C54" w:rsidRDefault="0022316A" w:rsidP="00C41B17">
            <w:pPr>
              <w:snapToGrid w:val="0"/>
              <w:spacing w:after="0" w:line="240" w:lineRule="auto"/>
            </w:pPr>
            <w:hyperlink r:id="rId35" w:history="1">
              <w:r w:rsidR="000447E2" w:rsidRPr="00EB4C54">
                <w:rPr>
                  <w:rStyle w:val="Hyperlink"/>
                  <w:rFonts w:cs="Arial"/>
                  <w:color w:val="auto"/>
                </w:rPr>
                <w:t>S1-232538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26335" w14:textId="6993E7FB" w:rsidR="000447E2" w:rsidRPr="00EB4C54" w:rsidRDefault="000447E2" w:rsidP="00C41B17">
            <w:pPr>
              <w:snapToGrid w:val="0"/>
              <w:spacing w:after="0" w:line="240" w:lineRule="auto"/>
            </w:pPr>
            <w:r w:rsidRPr="00EB4C54">
              <w:t>NOVAMINT, ETRI, Nokia, Nokia Shanghai Bell,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E4D8DF" w14:textId="6A37878F" w:rsidR="000447E2" w:rsidRPr="00EB4C54" w:rsidRDefault="000447E2" w:rsidP="00C41B17">
            <w:pPr>
              <w:snapToGrid w:val="0"/>
              <w:spacing w:after="0" w:line="240" w:lineRule="auto"/>
            </w:pPr>
            <w:r w:rsidRPr="00EB4C54">
              <w:t>22.261v19.3.0 Add positioning enhancements for satellite access to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0BD14" w14:textId="6CCDDBC5" w:rsidR="000447E2" w:rsidRPr="00EB4C54" w:rsidRDefault="00EB4C54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EB4C54">
              <w:rPr>
                <w:rFonts w:eastAsia="Times New Roman" w:cs="Arial"/>
                <w:szCs w:val="18"/>
                <w:lang w:eastAsia="ar-SA"/>
              </w:rPr>
              <w:t>to S1-232541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DA99C" w14:textId="0D7D1C58" w:rsidR="000447E2" w:rsidRPr="00EB4C54" w:rsidRDefault="000447E2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B4C54">
              <w:rPr>
                <w:i/>
                <w:lang w:val="en-US" w:eastAsia="zh-CN"/>
              </w:rPr>
              <w:t xml:space="preserve">5GSAT_Ph3 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B4C54">
              <w:rPr>
                <w:i/>
              </w:rPr>
              <w:t>0701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1A42687B" w14:textId="4291426A" w:rsidR="000447E2" w:rsidRPr="00EB4C54" w:rsidRDefault="000447E2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szCs w:val="18"/>
                <w:lang w:eastAsia="ar-SA"/>
              </w:rPr>
              <w:t>Revision of S1-232043.</w:t>
            </w:r>
          </w:p>
        </w:tc>
      </w:tr>
      <w:tr w:rsidR="00C41B17" w:rsidRPr="00A75C05" w14:paraId="00B9DC49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F4B524" w14:textId="6366A45C" w:rsidR="00C41B17" w:rsidRPr="000447E2" w:rsidRDefault="00C54C84" w:rsidP="00C41B17">
            <w:pPr>
              <w:snapToGrid w:val="0"/>
              <w:spacing w:after="0" w:line="240" w:lineRule="auto"/>
            </w:pPr>
            <w:r w:rsidRPr="000447E2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5E684" w14:textId="7537B41E" w:rsidR="00C41B17" w:rsidRPr="000447E2" w:rsidRDefault="0022316A" w:rsidP="00C41B17">
            <w:pPr>
              <w:snapToGrid w:val="0"/>
              <w:spacing w:after="0" w:line="240" w:lineRule="auto"/>
            </w:pPr>
            <w:hyperlink r:id="rId36" w:history="1">
              <w:r w:rsidR="00C41B17" w:rsidRPr="000447E2">
                <w:rPr>
                  <w:rStyle w:val="Hyperlink"/>
                  <w:rFonts w:cs="Arial"/>
                  <w:color w:val="auto"/>
                </w:rPr>
                <w:t>S1-232044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F937E3" w14:textId="1D28850F" w:rsidR="00C41B17" w:rsidRPr="000447E2" w:rsidRDefault="00C41B17" w:rsidP="00C41B17">
            <w:pPr>
              <w:snapToGrid w:val="0"/>
              <w:spacing w:after="0" w:line="240" w:lineRule="auto"/>
            </w:pPr>
            <w:r w:rsidRPr="000447E2">
              <w:t>NOVAMINT, ETRI, Nokia, Nokia Shanghai Bell,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1C274" w14:textId="13920C34" w:rsidR="00C41B17" w:rsidRPr="000447E2" w:rsidRDefault="00C41B17" w:rsidP="00C41B17">
            <w:pPr>
              <w:snapToGrid w:val="0"/>
              <w:spacing w:after="0" w:line="240" w:lineRule="auto"/>
            </w:pPr>
            <w:r w:rsidRPr="000447E2">
              <w:t>22.261v19.3.0 Add other aspects for satellite access to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D9E73" w14:textId="2457D780" w:rsidR="00C41B17" w:rsidRPr="000447E2" w:rsidRDefault="000447E2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47E2">
              <w:rPr>
                <w:rFonts w:eastAsia="Times New Roman" w:cs="Arial"/>
                <w:szCs w:val="18"/>
                <w:lang w:eastAsia="ar-SA"/>
              </w:rPr>
              <w:t>Revised to S1-232539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49876" w14:textId="7865E95B" w:rsidR="00C41B17" w:rsidRPr="000447E2" w:rsidRDefault="00C41B17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447E2">
              <w:rPr>
                <w:lang w:val="en-US" w:eastAsia="zh-CN"/>
              </w:rPr>
              <w:t xml:space="preserve">5GSAT_Ph3 </w:t>
            </w: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447E2">
              <w:t>070</w:t>
            </w:r>
            <w:r w:rsidR="00C54C84" w:rsidRPr="000447E2">
              <w:t>2</w:t>
            </w:r>
            <w:r w:rsidRPr="000447E2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0447E2" w:rsidRPr="00A75C05" w14:paraId="126C1514" w14:textId="77777777" w:rsidTr="00EB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D0566" w14:textId="24210354" w:rsidR="000447E2" w:rsidRPr="00EB4C54" w:rsidRDefault="000447E2" w:rsidP="00C41B17">
            <w:pPr>
              <w:snapToGrid w:val="0"/>
              <w:spacing w:after="0" w:line="240" w:lineRule="auto"/>
            </w:pPr>
            <w:r w:rsidRPr="00EB4C54"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15074D" w14:textId="5A69F269" w:rsidR="000447E2" w:rsidRPr="00EB4C54" w:rsidRDefault="0022316A" w:rsidP="00C41B17">
            <w:pPr>
              <w:snapToGrid w:val="0"/>
              <w:spacing w:after="0" w:line="240" w:lineRule="auto"/>
            </w:pPr>
            <w:hyperlink r:id="rId37" w:history="1">
              <w:r w:rsidR="000447E2" w:rsidRPr="00EB4C54">
                <w:rPr>
                  <w:rStyle w:val="Hyperlink"/>
                  <w:rFonts w:cs="Arial"/>
                  <w:color w:val="auto"/>
                </w:rPr>
                <w:t>S1-232539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5E85F" w14:textId="30CC0707" w:rsidR="000447E2" w:rsidRPr="00EB4C54" w:rsidRDefault="000447E2" w:rsidP="00C41B17">
            <w:pPr>
              <w:snapToGrid w:val="0"/>
              <w:spacing w:after="0" w:line="240" w:lineRule="auto"/>
            </w:pPr>
            <w:r w:rsidRPr="00EB4C54">
              <w:t>NOVAMINT, ETRI, Nokia, Nokia Shanghai Bell, CATT, 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703E5A" w14:textId="1E365F7A" w:rsidR="000447E2" w:rsidRPr="00EB4C54" w:rsidRDefault="000447E2" w:rsidP="00C41B17">
            <w:pPr>
              <w:snapToGrid w:val="0"/>
              <w:spacing w:after="0" w:line="240" w:lineRule="auto"/>
            </w:pPr>
            <w:r w:rsidRPr="00EB4C54">
              <w:t>22.261v19.3.0 Add other aspects for satellite access to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50B97" w14:textId="7346612F" w:rsidR="000447E2" w:rsidRPr="00EB4C54" w:rsidRDefault="003C6E30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="00EB4C54" w:rsidRPr="00EB4C54">
              <w:rPr>
                <w:rFonts w:eastAsia="Times New Roman" w:cs="Arial"/>
                <w:szCs w:val="18"/>
                <w:lang w:eastAsia="ar-SA"/>
              </w:rPr>
              <w:t>to S1-232541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8C654" w14:textId="445AAA31" w:rsidR="000447E2" w:rsidRPr="00EB4C54" w:rsidRDefault="000447E2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B4C54">
              <w:rPr>
                <w:i/>
                <w:lang w:val="en-US" w:eastAsia="zh-CN"/>
              </w:rPr>
              <w:t xml:space="preserve">5GSAT_Ph3 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B4C54">
              <w:rPr>
                <w:i/>
              </w:rPr>
              <w:t>0702</w:t>
            </w:r>
            <w:r w:rsidRPr="00EB4C54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006A8B3B" w14:textId="21896BC9" w:rsidR="000447E2" w:rsidRPr="00EB4C54" w:rsidRDefault="000447E2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C54">
              <w:rPr>
                <w:rFonts w:eastAsia="Arial Unicode MS" w:cs="Arial"/>
                <w:szCs w:val="18"/>
                <w:lang w:eastAsia="ar-SA"/>
              </w:rPr>
              <w:t>Revision of S1-232044.</w:t>
            </w:r>
          </w:p>
        </w:tc>
      </w:tr>
      <w:tr w:rsidR="00C41B17" w:rsidRPr="00A75C05" w14:paraId="4E108DB7" w14:textId="77777777" w:rsidTr="00A729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481E8" w14:textId="17A38B60" w:rsidR="00C41B17" w:rsidRPr="00A72953" w:rsidRDefault="00C54C84" w:rsidP="00C41B17">
            <w:pPr>
              <w:snapToGrid w:val="0"/>
              <w:spacing w:after="0" w:line="240" w:lineRule="auto"/>
            </w:pPr>
            <w:r w:rsidRPr="00A72953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8939F" w14:textId="339AD117" w:rsidR="00C41B17" w:rsidRPr="00A72953" w:rsidRDefault="0022316A" w:rsidP="00C41B17">
            <w:pPr>
              <w:snapToGrid w:val="0"/>
              <w:spacing w:after="0" w:line="240" w:lineRule="auto"/>
            </w:pPr>
            <w:hyperlink r:id="rId38" w:history="1">
              <w:r w:rsidR="00C41B17" w:rsidRPr="00A72953">
                <w:rPr>
                  <w:rStyle w:val="Hyperlink"/>
                  <w:rFonts w:cs="Arial"/>
                  <w:color w:val="auto"/>
                </w:rPr>
                <w:t>S1-232049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4272E" w14:textId="36854307" w:rsidR="00C41B17" w:rsidRPr="00A72953" w:rsidRDefault="00C41B17" w:rsidP="00C41B17">
            <w:pPr>
              <w:snapToGrid w:val="0"/>
              <w:spacing w:after="0" w:line="240" w:lineRule="auto"/>
            </w:pPr>
            <w:r w:rsidRPr="00A72953">
              <w:t>CATT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0098B" w14:textId="64EAD0B3" w:rsidR="00C41B17" w:rsidRPr="00A72953" w:rsidRDefault="00C41B17" w:rsidP="00C41B17">
            <w:pPr>
              <w:snapToGrid w:val="0"/>
              <w:spacing w:after="0" w:line="240" w:lineRule="auto"/>
            </w:pPr>
            <w:r w:rsidRPr="00A72953">
              <w:t>22.261v19.3.0 Description about S&amp;F satellite operation in TS 22.261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B00D2" w14:textId="49DD9C05" w:rsidR="00C41B17" w:rsidRPr="00A72953" w:rsidRDefault="00A72953" w:rsidP="00C41B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A72953">
              <w:rPr>
                <w:rFonts w:eastAsia="Times New Roman" w:cs="Arial"/>
                <w:szCs w:val="18"/>
                <w:lang w:eastAsia="ar-SA"/>
              </w:rPr>
              <w:t>to S1-232535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BB64A3" w14:textId="7AEB19B9" w:rsidR="00C41B17" w:rsidRPr="00A72953" w:rsidRDefault="00C41B17" w:rsidP="00C41B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72953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A72953">
              <w:rPr>
                <w:lang w:val="en-US" w:eastAsia="zh-CN"/>
              </w:rPr>
              <w:t xml:space="preserve">5GSAT_Ph3 </w:t>
            </w:r>
            <w:r w:rsidRPr="00A72953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A72953">
              <w:t>070</w:t>
            </w:r>
            <w:r w:rsidR="00C54C84" w:rsidRPr="00A72953">
              <w:t>5</w:t>
            </w:r>
            <w:r w:rsidRPr="00A72953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470FA4" w:rsidRPr="00A75C05" w14:paraId="126C0F4A" w14:textId="77777777" w:rsidTr="00A729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5339B" w14:textId="25F2005C" w:rsidR="00470FA4" w:rsidRPr="00A72953" w:rsidRDefault="00C41B17" w:rsidP="00470FA4">
            <w:pPr>
              <w:snapToGrid w:val="0"/>
              <w:spacing w:after="0" w:line="240" w:lineRule="auto"/>
            </w:pPr>
            <w:r w:rsidRPr="00A72953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97CA7" w14:textId="04E39EE9" w:rsidR="00470FA4" w:rsidRPr="00A72953" w:rsidRDefault="0022316A" w:rsidP="00470FA4">
            <w:pPr>
              <w:snapToGrid w:val="0"/>
              <w:spacing w:after="0" w:line="240" w:lineRule="auto"/>
            </w:pPr>
            <w:hyperlink r:id="rId39" w:history="1">
              <w:r w:rsidR="00470FA4" w:rsidRPr="00A72953">
                <w:rPr>
                  <w:rStyle w:val="Hyperlink"/>
                  <w:rFonts w:cs="Arial"/>
                  <w:color w:val="auto"/>
                </w:rPr>
                <w:t>S1-232065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FE71D" w14:textId="1E0B05C3" w:rsidR="00470FA4" w:rsidRPr="00A72953" w:rsidRDefault="00470FA4" w:rsidP="00470FA4">
            <w:pPr>
              <w:snapToGrid w:val="0"/>
              <w:spacing w:after="0" w:line="240" w:lineRule="auto"/>
            </w:pPr>
            <w:r w:rsidRPr="00A72953">
              <w:t>China Telecom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321DAC" w14:textId="1F554A81" w:rsidR="00470FA4" w:rsidRPr="00A72953" w:rsidRDefault="00C41B17" w:rsidP="00470FA4">
            <w:pPr>
              <w:snapToGrid w:val="0"/>
              <w:spacing w:after="0" w:line="240" w:lineRule="auto"/>
            </w:pPr>
            <w:r w:rsidRPr="00A72953">
              <w:t xml:space="preserve">22.261v19.3.0 </w:t>
            </w:r>
            <w:r w:rsidR="00470FA4" w:rsidRPr="00A72953">
              <w:t>Add requirements on communication between UEs under the same satellite's coverage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93D07" w14:textId="531F02FF" w:rsidR="00470FA4" w:rsidRPr="00A72953" w:rsidRDefault="00A7295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A72953">
              <w:rPr>
                <w:rFonts w:eastAsia="Times New Roman" w:cs="Arial"/>
                <w:szCs w:val="18"/>
                <w:lang w:eastAsia="ar-SA"/>
              </w:rPr>
              <w:t>to S1-232536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724D1" w14:textId="54B2999E" w:rsidR="00470FA4" w:rsidRPr="00A72953" w:rsidRDefault="00C41B17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72953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A72953">
              <w:rPr>
                <w:lang w:val="en-US" w:eastAsia="zh-CN"/>
              </w:rPr>
              <w:t xml:space="preserve">5GSAT_Ph3 </w:t>
            </w:r>
            <w:r w:rsidRPr="00A72953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A72953">
              <w:t>0707</w:t>
            </w:r>
            <w:r w:rsidRPr="00A72953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C41B17" w:rsidRPr="00A75C05" w14:paraId="43EC257C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FC3A3" w14:textId="77777777" w:rsidR="00C41B17" w:rsidRPr="00C41B17" w:rsidRDefault="00C41B17" w:rsidP="00AE1055">
            <w:pPr>
              <w:snapToGrid w:val="0"/>
              <w:spacing w:after="0" w:line="240" w:lineRule="auto"/>
            </w:pPr>
            <w:r w:rsidRPr="00C41B17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14BFC" w14:textId="551214E7" w:rsidR="00C41B17" w:rsidRPr="00C41B17" w:rsidRDefault="0022316A" w:rsidP="00AE1055">
            <w:pPr>
              <w:snapToGrid w:val="0"/>
              <w:spacing w:after="0" w:line="240" w:lineRule="auto"/>
            </w:pPr>
            <w:hyperlink r:id="rId40" w:history="1">
              <w:r w:rsidR="00C41B17" w:rsidRPr="00C41B17">
                <w:rPr>
                  <w:rStyle w:val="Hyperlink"/>
                  <w:rFonts w:cs="Arial"/>
                  <w:color w:val="auto"/>
                </w:rPr>
                <w:t>S1-232062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CE17C" w14:textId="77777777" w:rsidR="00C41B17" w:rsidRPr="00C41B17" w:rsidRDefault="00C41B17" w:rsidP="00AE1055">
            <w:pPr>
              <w:snapToGrid w:val="0"/>
              <w:spacing w:after="0" w:line="240" w:lineRule="auto"/>
            </w:pPr>
            <w:r w:rsidRPr="00C41B17">
              <w:t>Reliance Jio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30AD7" w14:textId="77777777" w:rsidR="00C41B17" w:rsidRPr="00C41B17" w:rsidRDefault="00C41B17" w:rsidP="00AE1055">
            <w:pPr>
              <w:snapToGrid w:val="0"/>
              <w:spacing w:after="0" w:line="240" w:lineRule="auto"/>
            </w:pPr>
            <w:r w:rsidRPr="00C41B17">
              <w:t>22.865v19.0.0 updates on use case on Store and Forward-MO for TR 22.865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3CE2C" w14:textId="77777777" w:rsidR="00C41B17" w:rsidRPr="00C41B17" w:rsidRDefault="00C41B17" w:rsidP="00AE10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1B17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7.7.1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92F65" w14:textId="77777777" w:rsidR="00C41B17" w:rsidRPr="00C41B17" w:rsidRDefault="00C41B17" w:rsidP="00AE10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1B1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41B17">
              <w:rPr>
                <w:lang w:val="en-US" w:eastAsia="zh-CN"/>
              </w:rPr>
              <w:t xml:space="preserve">FS_5GSAT_Ph3 </w:t>
            </w:r>
            <w:r w:rsidRPr="00C41B1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41B17">
              <w:t>0003</w:t>
            </w:r>
            <w:r w:rsidRPr="00C41B17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</w:tc>
      </w:tr>
      <w:tr w:rsidR="00A47559" w:rsidRPr="00745D37" w14:paraId="0EDC255A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ABB8C5" w14:textId="77777777" w:rsidR="00A47559" w:rsidRPr="00E93093" w:rsidRDefault="00A47559" w:rsidP="000A1661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A47559" w:rsidRPr="00B209E2" w14:paraId="395AE657" w14:textId="77777777" w:rsidTr="00A475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1A19F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25E2" w14:textId="348FB432" w:rsidR="00A47559" w:rsidRPr="00B209E2" w:rsidRDefault="006F4193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t>S1-2325</w:t>
            </w:r>
            <w:r w:rsidR="003C6E30">
              <w:t>42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40FC4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A2AC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A3D5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0C40" w14:textId="77777777" w:rsidR="00A47559" w:rsidRPr="00B209E2" w:rsidRDefault="00A47559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47559" w:rsidRPr="00B209E2" w14:paraId="2B116B1E" w14:textId="77777777" w:rsidTr="00A475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7171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3F417" w14:textId="0B38DB93" w:rsidR="00A47559" w:rsidRPr="00B209E2" w:rsidRDefault="006F4193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t>S1-232549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C988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4292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9E8E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53F2" w14:textId="77777777" w:rsidR="00A47559" w:rsidRPr="00B209E2" w:rsidRDefault="00A47559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47559" w:rsidRPr="00B209E2" w14:paraId="1A80F92C" w14:textId="77777777" w:rsidTr="00A475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2FA5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BAD4E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42D13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2465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AFF25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2115" w14:textId="77777777" w:rsidR="00A47559" w:rsidRPr="00B209E2" w:rsidRDefault="00A47559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47559" w:rsidRPr="00B209E2" w14:paraId="61BC32A2" w14:textId="77777777" w:rsidTr="00A475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3DEF4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2BE8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2106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B06F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5037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292B" w14:textId="77777777" w:rsidR="00A47559" w:rsidRPr="00B209E2" w:rsidRDefault="00A47559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47559" w:rsidRPr="00B209E2" w14:paraId="16677810" w14:textId="77777777" w:rsidTr="00A475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F4CCB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1B659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D73CA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BECF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EE68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D224" w14:textId="77777777" w:rsidR="00A47559" w:rsidRPr="00B209E2" w:rsidRDefault="00A47559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47559" w:rsidRPr="00B209E2" w14:paraId="4367F1FC" w14:textId="77777777" w:rsidTr="00A475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5AE25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7AFD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0292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5987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7C9D" w14:textId="77777777" w:rsidR="00A47559" w:rsidRPr="00B209E2" w:rsidRDefault="00A47559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7471" w14:textId="77777777" w:rsidR="00A47559" w:rsidRPr="00B209E2" w:rsidRDefault="00A47559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47559" w:rsidRPr="00745D37" w14:paraId="79220074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5BB2FB6" w14:textId="77777777" w:rsidR="00A47559" w:rsidRPr="00745D37" w:rsidRDefault="00A47559" w:rsidP="000A1661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A47559" w:rsidRPr="00BC12F8" w14:paraId="72382A11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87849D8" w14:textId="77777777" w:rsidR="00A47559" w:rsidRDefault="00A47559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29B5A5EF" w14:textId="77777777" w:rsidR="00A47559" w:rsidRPr="00894FB0" w:rsidRDefault="00A47559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38AB79B9" w14:textId="1FD3AFCC" w:rsidR="00A47559" w:rsidRDefault="00BC12F8" w:rsidP="00BC12F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The 5GSat_Ph3 drafting met for two sessions, one on Tuesday and one on Wednesday</w:t>
            </w:r>
            <w:r>
              <w:rPr>
                <w:rFonts w:eastAsia="Arial Unicode MS" w:cs="Arial"/>
                <w:i/>
                <w:szCs w:val="18"/>
              </w:rPr>
              <w:t xml:space="preserve"> and discussed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for</w:t>
            </w:r>
            <w:r w:rsidR="00A47559" w:rsidRPr="00BC12F8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>
              <w:rPr>
                <w:rFonts w:eastAsia="Arial Unicode MS" w:cs="Arial"/>
                <w:i/>
                <w:szCs w:val="18"/>
              </w:rPr>
              <w:t xml:space="preserve">both </w:t>
            </w:r>
            <w:r w:rsidRPr="00BC12F8">
              <w:rPr>
                <w:rFonts w:eastAsia="Arial Unicode MS" w:cs="Arial"/>
                <w:i/>
                <w:szCs w:val="18"/>
              </w:rPr>
              <w:t>FS_</w:t>
            </w:r>
            <w:r w:rsidRPr="00BC12F8">
              <w:rPr>
                <w:rFonts w:eastAsia="Arial Unicode MS" w:cs="Arial"/>
                <w:i/>
                <w:szCs w:val="18"/>
                <w:lang w:eastAsia="ko-KR"/>
              </w:rPr>
              <w:t>5GSAT_Ph3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and </w:t>
            </w:r>
            <w:r w:rsidRPr="00BC12F8">
              <w:rPr>
                <w:rFonts w:eastAsia="Arial Unicode MS" w:cs="Arial"/>
                <w:i/>
                <w:szCs w:val="18"/>
                <w:lang w:eastAsia="ko-KR"/>
              </w:rPr>
              <w:t>5GSAT_Ph3</w:t>
            </w:r>
          </w:p>
          <w:p w14:paraId="170BDA9C" w14:textId="5C9CE01B" w:rsidR="00BC12F8" w:rsidRPr="00BC12F8" w:rsidRDefault="00BC12F8" w:rsidP="00BC12F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  <w:lang w:val="en-US"/>
              </w:rPr>
            </w:pPr>
            <w:r w:rsidRPr="00BC12F8">
              <w:rPr>
                <w:rFonts w:eastAsia="Arial Unicode MS" w:cs="Arial"/>
                <w:i/>
                <w:szCs w:val="18"/>
                <w:lang w:val="en-US"/>
              </w:rPr>
              <w:t>FS_</w:t>
            </w:r>
            <w:r w:rsidRPr="00BC12F8">
              <w:rPr>
                <w:rFonts w:eastAsia="Arial Unicode MS" w:cs="Arial"/>
                <w:i/>
                <w:szCs w:val="18"/>
                <w:lang w:val="en-US" w:eastAsia="ko-KR"/>
              </w:rPr>
              <w:t xml:space="preserve">5GSAT_Ph3: 5 </w:t>
            </w:r>
            <w:proofErr w:type="spellStart"/>
            <w:r w:rsidRPr="00BC12F8">
              <w:rPr>
                <w:rFonts w:eastAsia="Arial Unicode MS" w:cs="Arial"/>
                <w:i/>
                <w:szCs w:val="18"/>
                <w:lang w:val="en-US" w:eastAsia="ko-KR"/>
              </w:rPr>
              <w:t>tdocs</w:t>
            </w:r>
            <w:proofErr w:type="spellEnd"/>
            <w:r w:rsidRPr="00BC12F8">
              <w:rPr>
                <w:rFonts w:eastAsia="Arial Unicode MS" w:cs="Arial"/>
                <w:i/>
                <w:szCs w:val="18"/>
                <w:lang w:val="en-US" w:eastAsia="ko-KR"/>
              </w:rPr>
              <w:t xml:space="preserve"> dis</w:t>
            </w:r>
            <w:r>
              <w:rPr>
                <w:rFonts w:eastAsia="Arial Unicode MS" w:cs="Arial"/>
                <w:i/>
                <w:szCs w:val="18"/>
                <w:lang w:val="en-US" w:eastAsia="ko-KR"/>
              </w:rPr>
              <w:t>cussed, 2 agreed, one merged, and two in revised state.</w:t>
            </w:r>
          </w:p>
          <w:p w14:paraId="25697504" w14:textId="69761D97" w:rsidR="00A47559" w:rsidRPr="00BC12F8" w:rsidRDefault="00BC12F8" w:rsidP="000A166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  <w:lang w:val="en-US"/>
              </w:rPr>
            </w:pPr>
            <w:r w:rsidRPr="00BC12F8">
              <w:rPr>
                <w:rFonts w:eastAsia="Arial Unicode MS" w:cs="Arial"/>
                <w:i/>
                <w:szCs w:val="18"/>
                <w:lang w:eastAsia="ko-KR"/>
              </w:rPr>
              <w:t>5GSAT_Ph3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: </w:t>
            </w:r>
            <w:r w:rsidR="00E124D3">
              <w:rPr>
                <w:rFonts w:eastAsia="Arial Unicode MS" w:cs="Arial"/>
                <w:i/>
                <w:szCs w:val="18"/>
                <w:lang w:eastAsia="ko-KR"/>
              </w:rPr>
              <w:t>10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discussed, 2 discussion documents noted, 6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merged</w:t>
            </w:r>
            <w:r w:rsidR="00E124D3">
              <w:rPr>
                <w:rFonts w:eastAsia="Arial Unicode MS" w:cs="Arial"/>
                <w:i/>
                <w:szCs w:val="18"/>
                <w:lang w:eastAsia="ko-KR"/>
              </w:rPr>
              <w:t xml:space="preserve">, 2 </w:t>
            </w:r>
            <w:proofErr w:type="spellStart"/>
            <w:r w:rsidR="00E124D3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E124D3">
              <w:rPr>
                <w:rFonts w:eastAsia="Arial Unicode MS" w:cs="Arial"/>
                <w:i/>
                <w:szCs w:val="18"/>
                <w:lang w:eastAsia="ko-KR"/>
              </w:rPr>
              <w:t xml:space="preserve"> in revised state. Decided to add new section in 22.261 on satellite access and move existing satellite requirements to that section. This is implemented in one big CR.</w:t>
            </w:r>
          </w:p>
          <w:p w14:paraId="59BAE6E1" w14:textId="77777777" w:rsidR="00A47559" w:rsidRPr="00BC12F8" w:rsidRDefault="00A47559" w:rsidP="000A166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A47559" w:rsidRPr="00B04844" w14:paraId="352384EC" w14:textId="77777777" w:rsidTr="000A1661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FB2B054" w14:textId="77777777" w:rsidR="00A47559" w:rsidRPr="00F45489" w:rsidRDefault="00A47559" w:rsidP="000A1661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BBC90" w14:textId="77777777" w:rsidR="0043679C" w:rsidRDefault="0043679C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43679C" w:rsidRDefault="0043679C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43679C" w:rsidRDefault="004367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89EFD" w14:textId="77777777" w:rsidR="0043679C" w:rsidRDefault="0043679C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43679C" w:rsidRDefault="0043679C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43679C" w:rsidRDefault="004367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753872">
    <w:abstractNumId w:val="7"/>
    <w:lvlOverride w:ilvl="0">
      <w:startOverride w:val="1"/>
    </w:lvlOverride>
  </w:num>
  <w:num w:numId="2" w16cid:durableId="206838830">
    <w:abstractNumId w:val="6"/>
  </w:num>
  <w:num w:numId="3" w16cid:durableId="1519000686">
    <w:abstractNumId w:val="5"/>
  </w:num>
  <w:num w:numId="4" w16cid:durableId="94524775">
    <w:abstractNumId w:val="4"/>
  </w:num>
  <w:num w:numId="5" w16cid:durableId="1066106486">
    <w:abstractNumId w:val="3"/>
    <w:lvlOverride w:ilvl="0">
      <w:startOverride w:val="1"/>
    </w:lvlOverride>
  </w:num>
  <w:num w:numId="6" w16cid:durableId="616066762">
    <w:abstractNumId w:val="2"/>
    <w:lvlOverride w:ilvl="0">
      <w:startOverride w:val="1"/>
    </w:lvlOverride>
  </w:num>
  <w:num w:numId="7" w16cid:durableId="2038038612">
    <w:abstractNumId w:val="1"/>
    <w:lvlOverride w:ilvl="0">
      <w:startOverride w:val="1"/>
    </w:lvlOverride>
  </w:num>
  <w:num w:numId="8" w16cid:durableId="616258106">
    <w:abstractNumId w:val="0"/>
    <w:lvlOverride w:ilvl="0">
      <w:startOverride w:val="1"/>
    </w:lvlOverride>
  </w:num>
  <w:num w:numId="9" w16cid:durableId="128862245">
    <w:abstractNumId w:val="14"/>
  </w:num>
  <w:num w:numId="10" w16cid:durableId="358167476">
    <w:abstractNumId w:val="12"/>
  </w:num>
  <w:num w:numId="11" w16cid:durableId="22395543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7237770">
    <w:abstractNumId w:val="8"/>
  </w:num>
  <w:num w:numId="13" w16cid:durableId="916786005">
    <w:abstractNumId w:val="13"/>
  </w:num>
  <w:num w:numId="14" w16cid:durableId="416102139">
    <w:abstractNumId w:val="16"/>
  </w:num>
  <w:num w:numId="15" w16cid:durableId="366222286">
    <w:abstractNumId w:val="15"/>
  </w:num>
  <w:num w:numId="16" w16cid:durableId="62570195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4345420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proofState w:spelling="clean"/>
  <w:attachedTemplate r:id="rId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D1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A42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E20"/>
    <w:rsid w:val="00042F6D"/>
    <w:rsid w:val="000438C2"/>
    <w:rsid w:val="000447E2"/>
    <w:rsid w:val="00044EC8"/>
    <w:rsid w:val="00045343"/>
    <w:rsid w:val="00045614"/>
    <w:rsid w:val="000461B9"/>
    <w:rsid w:val="0004639C"/>
    <w:rsid w:val="0004664A"/>
    <w:rsid w:val="00046B9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1C5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602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BFA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3F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6BC5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18B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BAF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7CE"/>
    <w:rsid w:val="001029DE"/>
    <w:rsid w:val="001033D8"/>
    <w:rsid w:val="001036A4"/>
    <w:rsid w:val="00103D7B"/>
    <w:rsid w:val="00104068"/>
    <w:rsid w:val="0010420C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55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EF9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1FF2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1A3F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16A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0F1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345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8BE"/>
    <w:rsid w:val="00270D01"/>
    <w:rsid w:val="00271301"/>
    <w:rsid w:val="00271850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17F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569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3A63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3C4"/>
    <w:rsid w:val="00337548"/>
    <w:rsid w:val="003378C8"/>
    <w:rsid w:val="00337D0A"/>
    <w:rsid w:val="00341096"/>
    <w:rsid w:val="003411A9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0317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47C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6E30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3F39"/>
    <w:rsid w:val="003D5A7D"/>
    <w:rsid w:val="003D5B68"/>
    <w:rsid w:val="003D5DD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0"/>
    <w:rsid w:val="003F033D"/>
    <w:rsid w:val="003F1778"/>
    <w:rsid w:val="003F22AB"/>
    <w:rsid w:val="003F244D"/>
    <w:rsid w:val="003F33CF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27FC8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79C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253"/>
    <w:rsid w:val="004423D4"/>
    <w:rsid w:val="004424A8"/>
    <w:rsid w:val="00442FD0"/>
    <w:rsid w:val="0044424A"/>
    <w:rsid w:val="00444322"/>
    <w:rsid w:val="00444BF8"/>
    <w:rsid w:val="00444DCD"/>
    <w:rsid w:val="00444F13"/>
    <w:rsid w:val="0044534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0FA4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BB5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0A"/>
    <w:rsid w:val="004D05EE"/>
    <w:rsid w:val="004D0CD7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3EB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D7A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2D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4A9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49A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7B7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86C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1DBE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193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2A7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9A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2"/>
    <w:rsid w:val="007638DF"/>
    <w:rsid w:val="00763CF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AE7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0C4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604"/>
    <w:rsid w:val="007F675D"/>
    <w:rsid w:val="007F68C2"/>
    <w:rsid w:val="007F6935"/>
    <w:rsid w:val="007F7068"/>
    <w:rsid w:val="007F7534"/>
    <w:rsid w:val="007F7715"/>
    <w:rsid w:val="007F7FE8"/>
    <w:rsid w:val="00800A0D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5D9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22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9F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5FCA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0367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31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50C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421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9E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5CE"/>
    <w:rsid w:val="00992A64"/>
    <w:rsid w:val="00993133"/>
    <w:rsid w:val="009931A7"/>
    <w:rsid w:val="00993325"/>
    <w:rsid w:val="00993526"/>
    <w:rsid w:val="009938AC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628"/>
    <w:rsid w:val="009B4A39"/>
    <w:rsid w:val="009B4A60"/>
    <w:rsid w:val="009B4D25"/>
    <w:rsid w:val="009B51A7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076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02"/>
    <w:rsid w:val="009D0FEC"/>
    <w:rsid w:val="009D1700"/>
    <w:rsid w:val="009D2164"/>
    <w:rsid w:val="009D291A"/>
    <w:rsid w:val="009D3F23"/>
    <w:rsid w:val="009D4B72"/>
    <w:rsid w:val="009D4C69"/>
    <w:rsid w:val="009D4FD2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0D3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54E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ABA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2D5F"/>
    <w:rsid w:val="00A43611"/>
    <w:rsid w:val="00A43A77"/>
    <w:rsid w:val="00A43FC5"/>
    <w:rsid w:val="00A44038"/>
    <w:rsid w:val="00A441B3"/>
    <w:rsid w:val="00A442AD"/>
    <w:rsid w:val="00A4486A"/>
    <w:rsid w:val="00A46235"/>
    <w:rsid w:val="00A4735B"/>
    <w:rsid w:val="00A47559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2953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601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5D63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055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5B26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7326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31B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1E1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14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9B9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2F8"/>
    <w:rsid w:val="00BC1904"/>
    <w:rsid w:val="00BC1BDE"/>
    <w:rsid w:val="00BC1EB7"/>
    <w:rsid w:val="00BC2FA7"/>
    <w:rsid w:val="00BC3085"/>
    <w:rsid w:val="00BC332E"/>
    <w:rsid w:val="00BC36C9"/>
    <w:rsid w:val="00BC3FFF"/>
    <w:rsid w:val="00BC4499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AF2"/>
    <w:rsid w:val="00BD7ECF"/>
    <w:rsid w:val="00BE0178"/>
    <w:rsid w:val="00BE01A6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4E7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D37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2FD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B17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30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C84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933"/>
    <w:rsid w:val="00C67D94"/>
    <w:rsid w:val="00C67E2B"/>
    <w:rsid w:val="00C67EFE"/>
    <w:rsid w:val="00C70128"/>
    <w:rsid w:val="00C70397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2F85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8F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397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904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2E0E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0B99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F87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110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14DD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37B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8BF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559"/>
    <w:rsid w:val="00DA6942"/>
    <w:rsid w:val="00DA6AD5"/>
    <w:rsid w:val="00DA6FA7"/>
    <w:rsid w:val="00DA70C8"/>
    <w:rsid w:val="00DA76B9"/>
    <w:rsid w:val="00DA778F"/>
    <w:rsid w:val="00DA78E1"/>
    <w:rsid w:val="00DA79EE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58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4D3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1C77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52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67108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E75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4C54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157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1BA"/>
    <w:rsid w:val="00F14387"/>
    <w:rsid w:val="00F14539"/>
    <w:rsid w:val="00F1463F"/>
    <w:rsid w:val="00F14E61"/>
    <w:rsid w:val="00F15825"/>
    <w:rsid w:val="00F15FEB"/>
    <w:rsid w:val="00F1640A"/>
    <w:rsid w:val="00F168BA"/>
    <w:rsid w:val="00F16960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38B"/>
    <w:rsid w:val="00F565B8"/>
    <w:rsid w:val="00F56ADA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7C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95F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131BA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TSGS1_103_Gothenburg\docs\S1-232092.zip" TargetMode="External"/><Relationship Id="rId18" Type="http://schemas.openxmlformats.org/officeDocument/2006/relationships/hyperlink" Target="https://365tno-my.sharepoint.com/personal/toon_norp_tno_nl/Documents/Documents/Local%203GPP%20copy/docs/S1-232540.zip" TargetMode="External"/><Relationship Id="rId26" Type="http://schemas.openxmlformats.org/officeDocument/2006/relationships/hyperlink" Target="https://365tno-my.sharepoint.com/personal/toon_norp_tno_nl/Documents/Documents/Local%203GPP%20copy/docs/S1-232534.zip" TargetMode="External"/><Relationship Id="rId39" Type="http://schemas.openxmlformats.org/officeDocument/2006/relationships/hyperlink" Target="file:///E:\TSGS1_103_Gothenburg\docs\S1-232065.zip" TargetMode="External"/><Relationship Id="rId21" Type="http://schemas.openxmlformats.org/officeDocument/2006/relationships/hyperlink" Target="file:///E:\TSGS1_103_Gothenburg\docs\S1-232104.zip" TargetMode="External"/><Relationship Id="rId34" Type="http://schemas.openxmlformats.org/officeDocument/2006/relationships/hyperlink" Target="file:///E:\TSGS1_103_Gothenburg\docs\S1-232043.zip" TargetMode="External"/><Relationship Id="rId42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365tno-my.sharepoint.com/personal/toon_norp_tno_nl/Documents/Documents/Local%203GPP%20copy/docs/S1-232530.zip" TargetMode="External"/><Relationship Id="rId20" Type="http://schemas.openxmlformats.org/officeDocument/2006/relationships/hyperlink" Target="https://365tno-my.sharepoint.com/personal/toon_norp_tno_nl/Documents/Documents/Local%203GPP%20copy/docs/S1-232533.zip" TargetMode="External"/><Relationship Id="rId29" Type="http://schemas.openxmlformats.org/officeDocument/2006/relationships/hyperlink" Target="https://365tno-my.sharepoint.com/personal/toon_norp_tno_nl/Documents/Documents/Local%203GPP%20copy/docs/S1-232535.zi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Specs/archive/22_series/22.865/22865-j00.zip" TargetMode="External"/><Relationship Id="rId24" Type="http://schemas.openxmlformats.org/officeDocument/2006/relationships/hyperlink" Target="file:///E:\TSGS1_103_Gothenburg\docs\S1-232116.zip" TargetMode="External"/><Relationship Id="rId32" Type="http://schemas.openxmlformats.org/officeDocument/2006/relationships/hyperlink" Target="file:///E:\TSGS1_103_Gothenburg\docs\S1-232042.zip" TargetMode="External"/><Relationship Id="rId37" Type="http://schemas.openxmlformats.org/officeDocument/2006/relationships/hyperlink" Target="https://365tno-my.sharepoint.com/personal/toon_norp_tno_nl/Documents/Documents/Local%203GPP%20copy/docs/S1-232539.zip" TargetMode="External"/><Relationship Id="rId40" Type="http://schemas.openxmlformats.org/officeDocument/2006/relationships/hyperlink" Target="file:///E:\TSGS1_103_Gothenburg\docs\S1-232062.zip" TargetMode="External"/><Relationship Id="rId5" Type="http://schemas.openxmlformats.org/officeDocument/2006/relationships/styles" Target="styles.xml"/><Relationship Id="rId15" Type="http://schemas.openxmlformats.org/officeDocument/2006/relationships/hyperlink" Target="file:///E:\TSGS1_103_Gothenburg\docs\S1-232062.zip" TargetMode="External"/><Relationship Id="rId23" Type="http://schemas.openxmlformats.org/officeDocument/2006/relationships/hyperlink" Target="file:///E:\TSGS1_103_Gothenburg\docs\S1-232038.zip" TargetMode="External"/><Relationship Id="rId28" Type="http://schemas.openxmlformats.org/officeDocument/2006/relationships/hyperlink" Target="file:///E:\TSGS1_103_Gothenburg\docs\S1-232040.zip" TargetMode="External"/><Relationship Id="rId36" Type="http://schemas.openxmlformats.org/officeDocument/2006/relationships/hyperlink" Target="file:///E:\TSGS1_103_Gothenburg\docs\S1-232044.zip" TargetMode="External"/><Relationship Id="rId10" Type="http://schemas.openxmlformats.org/officeDocument/2006/relationships/hyperlink" Target="https://www.3gpp.org/ftp/tsg_sa/TSG_SA/TSGS_96_Budapest_2022_06/Docs/SP-220679.zip" TargetMode="External"/><Relationship Id="rId19" Type="http://schemas.openxmlformats.org/officeDocument/2006/relationships/hyperlink" Target="file:///E:\TSGS1_103_Gothenburg\docs\S1-232037.zip" TargetMode="External"/><Relationship Id="rId31" Type="http://schemas.openxmlformats.org/officeDocument/2006/relationships/hyperlink" Target="https://365tno-my.sharepoint.com/personal/toon_norp_tno_nl/Documents/Documents/Local%203GPP%20copy/docs/S1-232536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365tno-my.sharepoint.com/personal/toon_norp_tno_nl/Documents/Documents/Local%203GPP%20copy/docs/S1-232531.zip" TargetMode="External"/><Relationship Id="rId22" Type="http://schemas.openxmlformats.org/officeDocument/2006/relationships/hyperlink" Target="https://www.3gpp.org/ftp/TSG_SA/TSG_SA/TSGS_100_Taipei_2023-06/Docs/SP-230516.zip" TargetMode="External"/><Relationship Id="rId27" Type="http://schemas.openxmlformats.org/officeDocument/2006/relationships/hyperlink" Target="https://365tno-my.sharepoint.com/personal/toon_norp_tno_nl/Documents/Documents/Local%203GPP%20copy/docs/S1-232541.zip" TargetMode="External"/><Relationship Id="rId30" Type="http://schemas.openxmlformats.org/officeDocument/2006/relationships/hyperlink" Target="file:///E:\TSGS1_103_Gothenburg\docs\S1-232041.zip" TargetMode="External"/><Relationship Id="rId35" Type="http://schemas.openxmlformats.org/officeDocument/2006/relationships/hyperlink" Target="https://365tno-my.sharepoint.com/personal/toon_norp_tno_nl/Documents/Documents/Local%203GPP%20copy/docs/S1-232538.zip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s://365tno-my.sharepoint.com/personal/toon_norp_tno_nl/Documents/Documents/Local%203GPP%20copy/docs/S1-232036.zip" TargetMode="External"/><Relationship Id="rId17" Type="http://schemas.openxmlformats.org/officeDocument/2006/relationships/hyperlink" Target="https://365tno-my.sharepoint.com/personal/toon_norp_tno_nl/Documents/Documents/Local%203GPP%20copy/docs/S1-232532.zip" TargetMode="External"/><Relationship Id="rId25" Type="http://schemas.openxmlformats.org/officeDocument/2006/relationships/hyperlink" Target="file:///E:\TSGS1_103_Gothenburg\docs\S1-232039.zip" TargetMode="External"/><Relationship Id="rId33" Type="http://schemas.openxmlformats.org/officeDocument/2006/relationships/hyperlink" Target="https://365tno-my.sharepoint.com/personal/toon_norp_tno_nl/Documents/Documents/Local%203GPP%20copy/docs/S1-232537.zip" TargetMode="External"/><Relationship Id="rId38" Type="http://schemas.openxmlformats.org/officeDocument/2006/relationships/hyperlink" Target="file:///E:\TSGS1_103_Gothenburg\docs\S1-23204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OneDrive%20-%20TNO\Document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4</Pages>
  <Words>1565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10153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Norp, Toon</cp:lastModifiedBy>
  <cp:revision>2</cp:revision>
  <dcterms:created xsi:type="dcterms:W3CDTF">2023-08-23T13:21:00Z</dcterms:created>
  <dcterms:modified xsi:type="dcterms:W3CDTF">2023-08-23T13:21:00Z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dpVersionNumber">
    <vt:lpwstr>1.05</vt:lpwstr>
  </property>
  <property fmtid="{D5CDD505-2E9C-101B-9397-08002B2CF9AE}" pid="4" name="dpVersionDate">
    <vt:lpwstr>7 februari 2023</vt:lpwstr>
  </property>
</Properties>
</file>